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231EC5" w14:textId="77777777" w:rsidR="00FE6087" w:rsidRDefault="00FE6087"/>
    <w:p w14:paraId="51A84C4E" w14:textId="0081E9B1" w:rsidR="00B5419D" w:rsidRDefault="00B5419D">
      <w:pPr>
        <w:rPr>
          <w:lang w:val="es-ES"/>
        </w:rPr>
      </w:pPr>
    </w:p>
    <w:p w14:paraId="12EEDBA2" w14:textId="3160AC71" w:rsidR="00B5419D" w:rsidRPr="00C67272" w:rsidRDefault="00B5419D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  <w:r w:rsidRPr="00C67272">
        <w:rPr>
          <w:rFonts w:ascii="Arial" w:hAnsi="Arial" w:cs="Arial"/>
          <w:b/>
          <w:bCs/>
          <w:color w:val="707270"/>
          <w:sz w:val="28"/>
          <w:szCs w:val="28"/>
          <w:lang w:val="es-ES"/>
        </w:rPr>
        <w:t>FICHA – Comité de Evaluación Nuevos Negocios</w:t>
      </w:r>
    </w:p>
    <w:p w14:paraId="3F6AC83A" w14:textId="77777777" w:rsidR="00B5419D" w:rsidRDefault="00B5419D">
      <w:pPr>
        <w:rPr>
          <w:rFonts w:ascii="Arial" w:hAnsi="Arial" w:cs="Arial"/>
          <w:b/>
          <w:bCs/>
          <w:color w:val="56565A"/>
          <w:sz w:val="28"/>
          <w:szCs w:val="28"/>
          <w:lang w:val="es-ES"/>
        </w:rPr>
      </w:pPr>
    </w:p>
    <w:tbl>
      <w:tblPr>
        <w:tblStyle w:val="TableGrid"/>
        <w:tblpPr w:leftFromText="180" w:rightFromText="180" w:vertAnchor="text" w:tblpY="1"/>
        <w:tblOverlap w:val="never"/>
        <w:tblW w:w="9875" w:type="dxa"/>
        <w:tblCellSpacing w:w="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67" w:type="dxa"/>
        </w:tblCellMar>
        <w:tblLook w:val="04A0" w:firstRow="1" w:lastRow="0" w:firstColumn="1" w:lastColumn="0" w:noHBand="0" w:noVBand="1"/>
      </w:tblPr>
      <w:tblGrid>
        <w:gridCol w:w="2552"/>
        <w:gridCol w:w="3827"/>
        <w:gridCol w:w="3496"/>
      </w:tblGrid>
      <w:tr w:rsidR="002A5121" w14:paraId="4DF5FFF9" w14:textId="77777777" w:rsidTr="00C67272">
        <w:trPr>
          <w:trHeight w:val="406"/>
          <w:tblCellSpacing w:w="56" w:type="dxa"/>
        </w:trPr>
        <w:tc>
          <w:tcPr>
            <w:tcW w:w="6211" w:type="dxa"/>
            <w:gridSpan w:val="2"/>
            <w:shd w:val="clear" w:color="auto" w:fill="E6E6E6"/>
            <w:tcMar>
              <w:top w:w="170" w:type="dxa"/>
              <w:left w:w="170" w:type="dxa"/>
              <w:bottom w:w="0" w:type="dxa"/>
              <w:right w:w="170" w:type="dxa"/>
            </w:tcMar>
          </w:tcPr>
          <w:p w14:paraId="70276140" w14:textId="12BF2954" w:rsidR="00B5419D" w:rsidRPr="00C67272" w:rsidRDefault="00B5419D" w:rsidP="002A5121">
            <w:pPr>
              <w:rPr>
                <w:rFonts w:ascii="Arial" w:hAnsi="Arial" w:cs="Arial"/>
                <w:color w:val="707270"/>
                <w:sz w:val="20"/>
                <w:szCs w:val="28"/>
                <w:lang w:val="es-ES"/>
              </w:rPr>
            </w:pPr>
            <w:r w:rsidRPr="00C67272">
              <w:rPr>
                <w:rFonts w:ascii="Arial" w:hAnsi="Arial" w:cs="Arial"/>
                <w:color w:val="707270"/>
                <w:sz w:val="20"/>
                <w:szCs w:val="28"/>
                <w:lang w:val="es-ES"/>
              </w:rPr>
              <w:t xml:space="preserve">XX – XX – 2019 </w:t>
            </w:r>
          </w:p>
        </w:tc>
        <w:tc>
          <w:tcPr>
            <w:tcW w:w="3328" w:type="dxa"/>
            <w:shd w:val="clear" w:color="auto" w:fill="E6E6E6"/>
            <w:tcMar>
              <w:top w:w="170" w:type="dxa"/>
              <w:left w:w="170" w:type="dxa"/>
              <w:bottom w:w="0" w:type="dxa"/>
              <w:right w:w="170" w:type="dxa"/>
            </w:tcMar>
          </w:tcPr>
          <w:p w14:paraId="31CAD910" w14:textId="4AA14937" w:rsidR="00B5419D" w:rsidRPr="00C67272" w:rsidRDefault="00B5419D" w:rsidP="002A5121">
            <w:pPr>
              <w:ind w:right="1566"/>
              <w:rPr>
                <w:rFonts w:ascii="Arial" w:hAnsi="Arial" w:cs="Arial"/>
                <w:color w:val="707270"/>
                <w:sz w:val="18"/>
                <w:szCs w:val="28"/>
                <w:lang w:val="es-ES"/>
              </w:rPr>
            </w:pPr>
            <w:r w:rsidRPr="00C67272">
              <w:rPr>
                <w:rFonts w:ascii="Arial" w:hAnsi="Arial" w:cs="Arial"/>
                <w:color w:val="707270"/>
                <w:sz w:val="18"/>
                <w:szCs w:val="28"/>
                <w:lang w:val="es-ES"/>
              </w:rPr>
              <w:t>X:XX A.M.</w:t>
            </w:r>
          </w:p>
        </w:tc>
      </w:tr>
      <w:tr w:rsidR="008B2A4A" w14:paraId="677CA2F9" w14:textId="77777777" w:rsidTr="00C67272">
        <w:trPr>
          <w:trHeight w:val="994"/>
          <w:tblCellSpacing w:w="56" w:type="dxa"/>
        </w:trPr>
        <w:tc>
          <w:tcPr>
            <w:tcW w:w="9651" w:type="dxa"/>
            <w:gridSpan w:val="3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74EDE325" w14:textId="77777777" w:rsidR="008B2A4A" w:rsidRDefault="008B2A4A" w:rsidP="002A5121">
            <w:pPr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4"/>
                <w:lang w:val="es-ES"/>
              </w:rPr>
            </w:pPr>
            <w:r w:rsidRPr="008B2A4A"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4"/>
                <w:lang w:val="es-ES"/>
              </w:rPr>
              <w:t>Compañías</w:t>
            </w:r>
          </w:p>
          <w:p w14:paraId="652FF814" w14:textId="77777777" w:rsidR="008B2A4A" w:rsidRPr="00C67272" w:rsidRDefault="008B2A4A" w:rsidP="002A5121">
            <w:pPr>
              <w:rPr>
                <w:rFonts w:ascii="Arial" w:hAnsi="Arial" w:cs="Arial"/>
                <w:bCs/>
                <w:color w:val="FFFFFF" w:themeColor="background1"/>
                <w:sz w:val="21"/>
                <w:szCs w:val="24"/>
                <w:lang w:val="es-ES"/>
              </w:rPr>
            </w:pPr>
            <w:r w:rsidRPr="00C67272">
              <w:rPr>
                <w:rFonts w:ascii="Arial" w:hAnsi="Arial" w:cs="Arial"/>
                <w:bCs/>
                <w:color w:val="FFFFFF" w:themeColor="background1"/>
                <w:sz w:val="21"/>
                <w:szCs w:val="24"/>
                <w:lang w:val="es-ES"/>
              </w:rPr>
              <w:t>1.</w:t>
            </w:r>
          </w:p>
          <w:p w14:paraId="00F8E52D" w14:textId="7C4CF7FF" w:rsidR="008B2A4A" w:rsidRDefault="008B2A4A" w:rsidP="002A5121">
            <w:pPr>
              <w:rPr>
                <w:rFonts w:ascii="Arial" w:hAnsi="Arial" w:cs="Arial"/>
                <w:b/>
                <w:bCs/>
                <w:color w:val="56565A"/>
                <w:sz w:val="28"/>
                <w:szCs w:val="28"/>
                <w:lang w:val="es-ES"/>
              </w:rPr>
            </w:pPr>
            <w:r w:rsidRPr="00C67272">
              <w:rPr>
                <w:rFonts w:ascii="Arial" w:hAnsi="Arial" w:cs="Arial"/>
                <w:bCs/>
                <w:color w:val="FFFFFF" w:themeColor="background1"/>
                <w:sz w:val="21"/>
                <w:szCs w:val="24"/>
                <w:lang w:val="es-ES"/>
              </w:rPr>
              <w:t>2.</w:t>
            </w:r>
          </w:p>
        </w:tc>
      </w:tr>
      <w:tr w:rsidR="008B2A4A" w14:paraId="5B0AAE57" w14:textId="77777777" w:rsidTr="00C67272">
        <w:trPr>
          <w:trHeight w:val="1329"/>
          <w:tblCellSpacing w:w="56" w:type="dxa"/>
        </w:trPr>
        <w:tc>
          <w:tcPr>
            <w:tcW w:w="9651" w:type="dxa"/>
            <w:gridSpan w:val="3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1D449813" w14:textId="2616C72D" w:rsidR="008B2A4A" w:rsidRPr="00C67272" w:rsidRDefault="008B2A4A" w:rsidP="008B2A4A">
            <w:pPr>
              <w:rPr>
                <w:rFonts w:ascii="Arial" w:hAnsi="Arial" w:cs="Arial"/>
                <w:b/>
                <w:bCs/>
                <w:color w:val="707270"/>
                <w:sz w:val="21"/>
                <w:szCs w:val="21"/>
                <w:lang w:val="es-ES"/>
              </w:rPr>
            </w:pPr>
            <w:r w:rsidRPr="00C67272">
              <w:rPr>
                <w:rFonts w:ascii="Arial" w:hAnsi="Arial" w:cs="Arial"/>
                <w:b/>
                <w:bCs/>
                <w:color w:val="707270"/>
                <w:sz w:val="21"/>
                <w:szCs w:val="21"/>
                <w:lang w:val="es-ES"/>
              </w:rPr>
              <w:t>Preguntas realizadas</w:t>
            </w:r>
          </w:p>
          <w:p w14:paraId="11E00ACA" w14:textId="2CA95491" w:rsidR="008B2A4A" w:rsidRPr="00C67272" w:rsidRDefault="008B2A4A" w:rsidP="00C67272">
            <w:pPr>
              <w:pStyle w:val="ListParagraph"/>
              <w:numPr>
                <w:ilvl w:val="0"/>
                <w:numId w:val="26"/>
              </w:numPr>
              <w:rPr>
                <w:rFonts w:ascii="Arial" w:hAnsi="Arial" w:cs="Arial"/>
                <w:b/>
                <w:bCs/>
                <w:color w:val="56565A"/>
                <w:sz w:val="28"/>
                <w:szCs w:val="28"/>
                <w:lang w:val="es-ES"/>
              </w:rPr>
            </w:pPr>
          </w:p>
        </w:tc>
      </w:tr>
      <w:tr w:rsidR="00C67272" w14:paraId="3333969E" w14:textId="77777777" w:rsidTr="00C67272">
        <w:trPr>
          <w:trHeight w:val="1496"/>
          <w:tblCellSpacing w:w="56" w:type="dxa"/>
        </w:trPr>
        <w:tc>
          <w:tcPr>
            <w:tcW w:w="9651" w:type="dxa"/>
            <w:gridSpan w:val="3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04BD09B0" w14:textId="4196CA2F" w:rsidR="00C67272" w:rsidRDefault="00C67272" w:rsidP="00C67272">
            <w:pPr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4"/>
                <w:lang w:val="es-E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4"/>
                <w:lang w:val="es-ES"/>
              </w:rPr>
              <w:t>Preguntas realizadas</w:t>
            </w:r>
          </w:p>
          <w:p w14:paraId="7B241B2D" w14:textId="1ED9BBA2" w:rsidR="00C67272" w:rsidRPr="00C67272" w:rsidRDefault="00C67272" w:rsidP="00C67272">
            <w:pPr>
              <w:pStyle w:val="ListParagraph"/>
              <w:numPr>
                <w:ilvl w:val="0"/>
                <w:numId w:val="26"/>
              </w:numPr>
              <w:rPr>
                <w:rFonts w:ascii="Arial" w:hAnsi="Arial" w:cs="Arial"/>
                <w:bCs/>
                <w:color w:val="FFFFFF" w:themeColor="background1"/>
                <w:sz w:val="21"/>
                <w:szCs w:val="24"/>
                <w:lang w:val="es-ES"/>
              </w:rPr>
            </w:pPr>
          </w:p>
        </w:tc>
      </w:tr>
      <w:tr w:rsidR="00C67272" w14:paraId="730E0FE3" w14:textId="77777777" w:rsidTr="00C67272">
        <w:trPr>
          <w:trHeight w:val="755"/>
          <w:tblCellSpacing w:w="56" w:type="dxa"/>
        </w:trPr>
        <w:tc>
          <w:tcPr>
            <w:tcW w:w="2384" w:type="dxa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D25FC3F" w14:textId="600ABCDB" w:rsidR="00B5419D" w:rsidRPr="00C67272" w:rsidRDefault="00C67272" w:rsidP="00C67272">
            <w:pP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1"/>
                <w:lang w:val="es-ES"/>
              </w:rPr>
            </w:pPr>
            <w:r w:rsidRPr="00C67272"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  <w:lang w:val="es-ES"/>
              </w:rPr>
              <w:t>Conclusiones</w:t>
            </w:r>
          </w:p>
        </w:tc>
        <w:tc>
          <w:tcPr>
            <w:tcW w:w="7155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154AD65B" w14:textId="77777777" w:rsidR="00B5419D" w:rsidRDefault="00B5419D" w:rsidP="002A5121">
            <w:pPr>
              <w:rPr>
                <w:rFonts w:ascii="Arial" w:hAnsi="Arial" w:cs="Arial"/>
                <w:b/>
                <w:bCs/>
                <w:color w:val="56565A"/>
                <w:sz w:val="28"/>
                <w:szCs w:val="28"/>
                <w:lang w:val="es-ES"/>
              </w:rPr>
            </w:pPr>
          </w:p>
        </w:tc>
      </w:tr>
      <w:tr w:rsidR="00C67272" w14:paraId="21EE3DC8" w14:textId="77777777" w:rsidTr="00756033">
        <w:trPr>
          <w:tblCellSpacing w:w="56" w:type="dxa"/>
        </w:trPr>
        <w:tc>
          <w:tcPr>
            <w:tcW w:w="2384" w:type="dxa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7D846575" w14:textId="576998B0" w:rsidR="00B5419D" w:rsidRPr="00C67272" w:rsidRDefault="00C67272" w:rsidP="00C67272">
            <w:pP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1"/>
                <w:lang w:val="es-ES"/>
              </w:rPr>
            </w:pPr>
            <w:r w:rsidRPr="00C67272"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  <w:lang w:val="es-ES"/>
              </w:rPr>
              <w:t>Elaborada por</w:t>
            </w:r>
          </w:p>
        </w:tc>
        <w:tc>
          <w:tcPr>
            <w:tcW w:w="7155" w:type="dxa"/>
            <w:gridSpan w:val="2"/>
            <w:shd w:val="clear" w:color="auto" w:fill="B1E7EF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5B352C38" w14:textId="09138171" w:rsidR="00B5419D" w:rsidRPr="00756033" w:rsidRDefault="00C67272" w:rsidP="00756033">
            <w:pPr>
              <w:rPr>
                <w:rFonts w:ascii="Arial" w:hAnsi="Arial" w:cs="Arial"/>
                <w:bCs/>
                <w:color w:val="707270"/>
                <w:sz w:val="28"/>
                <w:szCs w:val="21"/>
                <w:lang w:val="es-ES"/>
              </w:rPr>
            </w:pPr>
            <w:r w:rsidRPr="00756033">
              <w:rPr>
                <w:rFonts w:ascii="Arial" w:hAnsi="Arial" w:cs="Arial"/>
                <w:bCs/>
                <w:color w:val="707270"/>
                <w:sz w:val="21"/>
                <w:szCs w:val="21"/>
                <w:lang w:val="es-ES"/>
              </w:rPr>
              <w:t>XXX</w:t>
            </w:r>
          </w:p>
        </w:tc>
      </w:tr>
    </w:tbl>
    <w:p w14:paraId="7E902E69" w14:textId="0998467E" w:rsidR="00B5419D" w:rsidRPr="00B5419D" w:rsidRDefault="002A5121">
      <w:pPr>
        <w:rPr>
          <w:rFonts w:ascii="Arial" w:hAnsi="Arial" w:cs="Arial"/>
          <w:b/>
          <w:bCs/>
          <w:color w:val="56565A"/>
          <w:sz w:val="28"/>
          <w:szCs w:val="28"/>
          <w:lang w:val="es-ES"/>
        </w:rPr>
      </w:pPr>
      <w:r>
        <w:rPr>
          <w:rFonts w:ascii="Arial" w:hAnsi="Arial" w:cs="Arial"/>
          <w:b/>
          <w:bCs/>
          <w:color w:val="56565A"/>
          <w:sz w:val="28"/>
          <w:szCs w:val="28"/>
          <w:lang w:val="es-ES"/>
        </w:rPr>
        <w:br w:type="textWrapping" w:clear="all"/>
      </w:r>
    </w:p>
    <w:p w14:paraId="70FB8FBD" w14:textId="4862A98F" w:rsidR="001C26D9" w:rsidRDefault="001C26D9">
      <w:pPr>
        <w:rPr>
          <w:lang w:val="es-ES"/>
        </w:rPr>
      </w:pPr>
    </w:p>
    <w:p w14:paraId="0C0FBB8D" w14:textId="529AD994" w:rsidR="0045384B" w:rsidRDefault="0045384B">
      <w:pPr>
        <w:rPr>
          <w:lang w:val="es-ES"/>
        </w:rPr>
      </w:pPr>
    </w:p>
    <w:p w14:paraId="1999D5F0" w14:textId="3DB1237E" w:rsidR="0045384B" w:rsidRDefault="0045384B">
      <w:pPr>
        <w:rPr>
          <w:lang w:val="es-ES"/>
        </w:rPr>
      </w:pPr>
    </w:p>
    <w:p w14:paraId="4FAB614E" w14:textId="7CC0C094" w:rsidR="0045384B" w:rsidRDefault="0045384B">
      <w:pPr>
        <w:rPr>
          <w:lang w:val="es-ES"/>
        </w:rPr>
      </w:pPr>
    </w:p>
    <w:p w14:paraId="09A8E667" w14:textId="2F9BC1FB" w:rsidR="0045384B" w:rsidRDefault="0045384B">
      <w:pPr>
        <w:rPr>
          <w:lang w:val="es-ES"/>
        </w:rPr>
      </w:pPr>
    </w:p>
    <w:p w14:paraId="056D7561" w14:textId="533CD0BF" w:rsidR="0045384B" w:rsidRDefault="0045384B">
      <w:pPr>
        <w:rPr>
          <w:lang w:val="es-ES"/>
        </w:rPr>
      </w:pPr>
    </w:p>
    <w:p w14:paraId="5F21064D" w14:textId="10FBACCA" w:rsidR="0045384B" w:rsidRDefault="0045384B">
      <w:pPr>
        <w:rPr>
          <w:lang w:val="es-ES"/>
        </w:rPr>
      </w:pPr>
    </w:p>
    <w:p w14:paraId="22207BAE" w14:textId="533581D3" w:rsidR="0045384B" w:rsidRDefault="0045384B">
      <w:pPr>
        <w:rPr>
          <w:lang w:val="es-ES"/>
        </w:rPr>
      </w:pPr>
    </w:p>
    <w:p w14:paraId="46C25DA9" w14:textId="298FE65A" w:rsidR="0045384B" w:rsidRDefault="0045384B">
      <w:pPr>
        <w:rPr>
          <w:lang w:val="es-ES"/>
        </w:rPr>
      </w:pPr>
    </w:p>
    <w:p w14:paraId="1084C8E4" w14:textId="511B7D29" w:rsidR="0045384B" w:rsidRDefault="0045384B">
      <w:pPr>
        <w:rPr>
          <w:lang w:val="es-ES"/>
        </w:rPr>
      </w:pPr>
    </w:p>
    <w:p w14:paraId="269D7FCA" w14:textId="033C1F76" w:rsidR="0045384B" w:rsidRDefault="0045384B">
      <w:pPr>
        <w:rPr>
          <w:lang w:val="es-ES"/>
        </w:rPr>
      </w:pPr>
    </w:p>
    <w:p w14:paraId="348F9263" w14:textId="02EFB35E" w:rsidR="0045384B" w:rsidRDefault="0045384B">
      <w:pPr>
        <w:rPr>
          <w:lang w:val="es-ES"/>
        </w:rPr>
      </w:pPr>
    </w:p>
    <w:p w14:paraId="40C0C7A2" w14:textId="3EB76B52" w:rsidR="0045384B" w:rsidRDefault="0045384B">
      <w:pPr>
        <w:rPr>
          <w:lang w:val="es-ES"/>
        </w:rPr>
      </w:pPr>
    </w:p>
    <w:p w14:paraId="1D9CEEA0" w14:textId="287B2EB1" w:rsidR="0045384B" w:rsidRDefault="0045384B">
      <w:pPr>
        <w:rPr>
          <w:lang w:val="es-ES"/>
        </w:rPr>
      </w:pPr>
    </w:p>
    <w:p w14:paraId="18BB097B" w14:textId="5A676A9B" w:rsidR="0045384B" w:rsidRDefault="0045384B">
      <w:pPr>
        <w:rPr>
          <w:lang w:val="es-ES"/>
        </w:rPr>
      </w:pPr>
    </w:p>
    <w:p w14:paraId="4C719B9E" w14:textId="3D6BD809" w:rsidR="0045384B" w:rsidRDefault="0045384B">
      <w:pPr>
        <w:rPr>
          <w:lang w:val="es-ES"/>
        </w:rPr>
      </w:pPr>
    </w:p>
    <w:p w14:paraId="6D4BB0BA" w14:textId="0BC7B926" w:rsidR="0045384B" w:rsidRDefault="0045384B">
      <w:pPr>
        <w:rPr>
          <w:lang w:val="es-ES"/>
        </w:rPr>
      </w:pPr>
    </w:p>
    <w:p w14:paraId="081697BD" w14:textId="65C7D239" w:rsidR="0045384B" w:rsidRDefault="0045384B">
      <w:pPr>
        <w:rPr>
          <w:lang w:val="es-ES"/>
        </w:rPr>
      </w:pPr>
    </w:p>
    <w:p w14:paraId="3DD8C71F" w14:textId="405BD81D" w:rsidR="0045384B" w:rsidRDefault="0045384B">
      <w:pPr>
        <w:rPr>
          <w:lang w:val="es-ES"/>
        </w:rPr>
      </w:pPr>
    </w:p>
    <w:p w14:paraId="1E7EA0F0" w14:textId="7AF0C6D7" w:rsidR="0045384B" w:rsidRDefault="0045384B">
      <w:pPr>
        <w:rPr>
          <w:lang w:val="es-ES"/>
        </w:rPr>
      </w:pPr>
    </w:p>
    <w:p w14:paraId="02091408" w14:textId="31521601" w:rsidR="0045384B" w:rsidRDefault="0045384B">
      <w:pPr>
        <w:rPr>
          <w:lang w:val="es-ES"/>
        </w:rPr>
      </w:pPr>
    </w:p>
    <w:p w14:paraId="3522E674" w14:textId="16EFC291" w:rsidR="0045384B" w:rsidRDefault="0045384B">
      <w:pPr>
        <w:rPr>
          <w:lang w:val="es-ES"/>
        </w:rPr>
      </w:pPr>
    </w:p>
    <w:p w14:paraId="0707E0AA" w14:textId="54427EC5" w:rsidR="0045384B" w:rsidRDefault="0045384B">
      <w:pPr>
        <w:rPr>
          <w:lang w:val="es-ES"/>
        </w:rPr>
      </w:pPr>
    </w:p>
    <w:p w14:paraId="1606416E" w14:textId="0908E817" w:rsidR="0045384B" w:rsidRDefault="0045384B">
      <w:pPr>
        <w:rPr>
          <w:lang w:val="es-ES"/>
        </w:rPr>
      </w:pPr>
    </w:p>
    <w:p w14:paraId="35BC66A4" w14:textId="17BA6278" w:rsidR="0045384B" w:rsidRDefault="0045384B">
      <w:pPr>
        <w:rPr>
          <w:lang w:val="es-ES"/>
        </w:rPr>
      </w:pPr>
    </w:p>
    <w:p w14:paraId="6460549B" w14:textId="5E9AB54B" w:rsidR="0045384B" w:rsidRDefault="0045384B">
      <w:pPr>
        <w:rPr>
          <w:lang w:val="es-ES"/>
        </w:rPr>
      </w:pPr>
    </w:p>
    <w:p w14:paraId="7029E92B" w14:textId="12E2F82E" w:rsidR="0045384B" w:rsidRDefault="0045384B">
      <w:pPr>
        <w:rPr>
          <w:lang w:val="es-ES"/>
        </w:rPr>
      </w:pPr>
    </w:p>
    <w:p w14:paraId="2857C35F" w14:textId="49EED200" w:rsidR="0045384B" w:rsidRDefault="0045384B">
      <w:pPr>
        <w:rPr>
          <w:lang w:val="es-ES"/>
        </w:rPr>
      </w:pPr>
    </w:p>
    <w:p w14:paraId="69FB3692" w14:textId="65696072" w:rsidR="0045384B" w:rsidRDefault="0045384B">
      <w:pPr>
        <w:rPr>
          <w:lang w:val="es-ES"/>
        </w:rPr>
      </w:pPr>
    </w:p>
    <w:p w14:paraId="16A5D45A" w14:textId="72D0397D" w:rsidR="0045384B" w:rsidRDefault="0045384B">
      <w:pPr>
        <w:rPr>
          <w:lang w:val="es-ES"/>
        </w:rPr>
      </w:pPr>
    </w:p>
    <w:p w14:paraId="393A647A" w14:textId="102D5DBC" w:rsidR="0045384B" w:rsidRDefault="0045384B">
      <w:pPr>
        <w:rPr>
          <w:lang w:val="es-ES"/>
        </w:rPr>
      </w:pPr>
    </w:p>
    <w:p w14:paraId="3771BEBA" w14:textId="21AEBFB6" w:rsidR="0045384B" w:rsidRDefault="0045384B">
      <w:pPr>
        <w:rPr>
          <w:lang w:val="es-ES"/>
        </w:rPr>
      </w:pPr>
    </w:p>
    <w:p w14:paraId="47FD704D" w14:textId="60CA02E0" w:rsidR="0045384B" w:rsidRDefault="0045384B">
      <w:pPr>
        <w:rPr>
          <w:lang w:val="es-ES"/>
        </w:rPr>
      </w:pPr>
    </w:p>
    <w:p w14:paraId="40DD4176" w14:textId="03252FE7" w:rsidR="0045384B" w:rsidRDefault="0045384B">
      <w:pPr>
        <w:rPr>
          <w:lang w:val="es-ES"/>
        </w:rPr>
      </w:pPr>
    </w:p>
    <w:p w14:paraId="44AB50D6" w14:textId="7B490A1E" w:rsidR="0045384B" w:rsidRDefault="0045384B">
      <w:pPr>
        <w:rPr>
          <w:lang w:val="es-ES"/>
        </w:rPr>
      </w:pPr>
    </w:p>
    <w:p w14:paraId="3C1612B7" w14:textId="35D8CD06" w:rsidR="0045384B" w:rsidRDefault="0045384B">
      <w:pPr>
        <w:rPr>
          <w:lang w:val="es-ES"/>
        </w:rPr>
      </w:pPr>
    </w:p>
    <w:p w14:paraId="593E3126" w14:textId="41F07411" w:rsidR="0045384B" w:rsidRDefault="0045384B">
      <w:pPr>
        <w:rPr>
          <w:lang w:val="es-ES"/>
        </w:rPr>
      </w:pPr>
    </w:p>
    <w:p w14:paraId="40A19448" w14:textId="11C25B69" w:rsidR="0045384B" w:rsidRDefault="0045384B">
      <w:pPr>
        <w:rPr>
          <w:lang w:val="es-ES"/>
        </w:rPr>
      </w:pPr>
    </w:p>
    <w:p w14:paraId="68398908" w14:textId="024AF976" w:rsidR="0045384B" w:rsidRDefault="0045384B">
      <w:pPr>
        <w:rPr>
          <w:lang w:val="es-ES"/>
        </w:rPr>
      </w:pPr>
    </w:p>
    <w:p w14:paraId="1150D985" w14:textId="77777777" w:rsidR="0045384B" w:rsidRDefault="0045384B">
      <w:pPr>
        <w:rPr>
          <w:lang w:val="es-ES"/>
        </w:rPr>
      </w:pPr>
      <w:bookmarkStart w:id="0" w:name="_GoBack"/>
      <w:bookmarkEnd w:id="0"/>
    </w:p>
    <w:sectPr w:rsidR="0045384B" w:rsidSect="00817B25">
      <w:headerReference w:type="default" r:id="rId8"/>
      <w:footerReference w:type="default" r:id="rId9"/>
      <w:pgSz w:w="11907" w:h="16839"/>
      <w:pgMar w:top="1080" w:right="1008" w:bottom="1080" w:left="1008" w:header="72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8FA739" w14:textId="77777777" w:rsidR="004170A2" w:rsidRDefault="004170A2">
      <w:r>
        <w:separator/>
      </w:r>
    </w:p>
  </w:endnote>
  <w:endnote w:type="continuationSeparator" w:id="0">
    <w:p w14:paraId="4FB7D7D8" w14:textId="77777777" w:rsidR="004170A2" w:rsidRDefault="004170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A26D33" w14:textId="601043F7" w:rsidR="0072331D" w:rsidRPr="00C67272" w:rsidRDefault="002F575C" w:rsidP="00C67272">
    <w:pPr>
      <w:pStyle w:val="Footer"/>
      <w:rPr>
        <w:rFonts w:ascii="Arial" w:hAnsi="Arial"/>
        <w:color w:val="707270"/>
      </w:rPr>
    </w:pPr>
    <w:r>
      <w:rPr>
        <w:rFonts w:ascii="Arial" w:hAnsi="Arial"/>
        <w:noProof/>
        <w:color w:val="707270"/>
        <w:lang w:val="en-US" w:bidi="ar-SA"/>
      </w:rPr>
      <w:drawing>
        <wp:anchor distT="0" distB="0" distL="114300" distR="114300" simplePos="0" relativeHeight="251661312" behindDoc="0" locked="0" layoutInCell="1" allowOverlap="1" wp14:anchorId="09F7E5E1" wp14:editId="2F4142DC">
          <wp:simplePos x="0" y="0"/>
          <wp:positionH relativeFrom="column">
            <wp:posOffset>4844102</wp:posOffset>
          </wp:positionH>
          <wp:positionV relativeFrom="paragraph">
            <wp:posOffset>-121920</wp:posOffset>
          </wp:positionV>
          <wp:extent cx="1532255" cy="351790"/>
          <wp:effectExtent l="0" t="0" r="0" b="0"/>
          <wp:wrapThrough wrapText="bothSides">
            <wp:wrapPolygon edited="0">
              <wp:start x="16471" y="1560"/>
              <wp:lineTo x="1074" y="7798"/>
              <wp:lineTo x="1074" y="15596"/>
              <wp:lineTo x="10384" y="18715"/>
              <wp:lineTo x="19693" y="18715"/>
              <wp:lineTo x="20051" y="15596"/>
              <wp:lineTo x="19693" y="1560"/>
              <wp:lineTo x="16471" y="1560"/>
            </wp:wrapPolygon>
          </wp:wrapThrough>
          <wp:docPr id="1" name="Picture 1" descr="../../../Downloads/Veronorte-0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Downloads/Veronorte-0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2255" cy="351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7272" w:rsidRPr="00B375D3">
      <w:rPr>
        <w:rFonts w:ascii="Arial" w:hAnsi="Arial"/>
        <w:b/>
        <w:bCs/>
        <w:color w:val="0054A7"/>
        <w:lang w:val="es-ES_tradnl"/>
      </w:rPr>
      <w:t>Ficha</w:t>
    </w:r>
    <w:r w:rsidR="00C67272" w:rsidRPr="00C67272">
      <w:rPr>
        <w:rFonts w:ascii="Arial" w:hAnsi="Arial"/>
        <w:b/>
        <w:bCs/>
        <w:color w:val="0054A7"/>
      </w:rPr>
      <w:t xml:space="preserve"> No. X –</w:t>
    </w:r>
    <w:r w:rsidR="00C67272" w:rsidRPr="00C67272">
      <w:rPr>
        <w:rFonts w:ascii="Arial" w:hAnsi="Arial"/>
        <w:color w:val="0054A7"/>
      </w:rPr>
      <w:t xml:space="preserve"> </w:t>
    </w:r>
    <w:r w:rsidR="00C67272" w:rsidRPr="00C67272">
      <w:rPr>
        <w:rFonts w:ascii="Arial" w:hAnsi="Arial"/>
        <w:color w:val="707270"/>
      </w:rPr>
      <w:t xml:space="preserve">00 – 00 </w:t>
    </w:r>
    <w:r w:rsidR="00817B25">
      <w:rPr>
        <w:rFonts w:ascii="Arial" w:hAnsi="Arial"/>
        <w:color w:val="707270"/>
      </w:rPr>
      <w:t>–</w:t>
    </w:r>
    <w:r w:rsidR="00C67272" w:rsidRPr="00C67272">
      <w:rPr>
        <w:rFonts w:ascii="Arial" w:hAnsi="Arial"/>
        <w:color w:val="707270"/>
      </w:rPr>
      <w:t xml:space="preserve"> 2019</w:t>
    </w:r>
    <w:r w:rsidR="00817B25">
      <w:rPr>
        <w:rFonts w:ascii="Arial" w:hAnsi="Arial"/>
        <w:color w:val="707270"/>
      </w:rPr>
      <w:t xml:space="preserve">                                                                                           </w:t>
    </w:r>
    <w:r>
      <w:rPr>
        <w:rFonts w:ascii="Arial" w:hAnsi="Arial"/>
        <w:color w:val="707270"/>
      </w:rPr>
      <w:t xml:space="preserve">               </w:t>
    </w:r>
    <w:r w:rsidR="00817B25">
      <w:rPr>
        <w:rFonts w:ascii="Arial" w:hAnsi="Arial"/>
        <w:color w:val="707270"/>
      </w:rPr>
      <w:t xml:space="preserve">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6ED2AC" w14:textId="77777777" w:rsidR="004170A2" w:rsidRDefault="004170A2">
      <w:r>
        <w:separator/>
      </w:r>
    </w:p>
  </w:footnote>
  <w:footnote w:type="continuationSeparator" w:id="0">
    <w:p w14:paraId="10EE43D4" w14:textId="77777777" w:rsidR="004170A2" w:rsidRDefault="004170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23BB4A" w14:textId="2191C7CE" w:rsidR="00607EE5" w:rsidRDefault="007B6ACA" w:rsidP="00FE6087">
    <w:pPr>
      <w:pStyle w:val="Header"/>
    </w:pPr>
    <w:r>
      <w:rPr>
        <w:noProof/>
        <w:lang w:val="en-US" w:bidi="ar-SA"/>
      </w:rPr>
      <w:drawing>
        <wp:anchor distT="0" distB="0" distL="114300" distR="114300" simplePos="0" relativeHeight="251663360" behindDoc="0" locked="0" layoutInCell="1" allowOverlap="1" wp14:anchorId="43C5766C" wp14:editId="65FB5105">
          <wp:simplePos x="0" y="0"/>
          <wp:positionH relativeFrom="column">
            <wp:posOffset>81280</wp:posOffset>
          </wp:positionH>
          <wp:positionV relativeFrom="paragraph">
            <wp:posOffset>-2139</wp:posOffset>
          </wp:positionV>
          <wp:extent cx="829310" cy="125730"/>
          <wp:effectExtent l="0" t="0" r="0" b="1270"/>
          <wp:wrapThrough wrapText="bothSides">
            <wp:wrapPolygon edited="0">
              <wp:start x="0" y="0"/>
              <wp:lineTo x="0" y="19636"/>
              <wp:lineTo x="21170" y="19636"/>
              <wp:lineTo x="21170" y="0"/>
              <wp:lineTo x="0" y="0"/>
            </wp:wrapPolygon>
          </wp:wrapThrough>
          <wp:docPr id="50" name="Picture 50" descr="../../../SUR_creacion_sistema_innovacion/ventures/logo-0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../SUR_creacion_sistema_innovacion/ventures/logo-03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931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bidi="ar-SA"/>
      </w:rPr>
      <w:drawing>
        <wp:anchor distT="0" distB="0" distL="114300" distR="114300" simplePos="0" relativeHeight="251664384" behindDoc="0" locked="0" layoutInCell="1" allowOverlap="1" wp14:anchorId="4A2E0BB0" wp14:editId="70AAF3DD">
          <wp:simplePos x="0" y="0"/>
          <wp:positionH relativeFrom="column">
            <wp:posOffset>5106670</wp:posOffset>
          </wp:positionH>
          <wp:positionV relativeFrom="paragraph">
            <wp:posOffset>-147320</wp:posOffset>
          </wp:positionV>
          <wp:extent cx="1031240" cy="359410"/>
          <wp:effectExtent l="0" t="0" r="10160" b="0"/>
          <wp:wrapThrough wrapText="bothSides">
            <wp:wrapPolygon edited="0">
              <wp:start x="0" y="0"/>
              <wp:lineTo x="0" y="19845"/>
              <wp:lineTo x="21281" y="19845"/>
              <wp:lineTo x="21281" y="0"/>
              <wp:lineTo x="0" y="0"/>
            </wp:wrapPolygon>
          </wp:wrapThrough>
          <wp:docPr id="51" name="Picture 51" descr="../../../SUR_creacion_sistema_innovacion/ventures/logos-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../../../SUR_creacion_sistema_innovacion/ventures/logos-0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1240" cy="359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2331D" w:rsidRPr="0072331D">
      <w:t xml:space="preserve"> </w:t>
    </w:r>
    <w:r w:rsidR="0072331D">
      <w:t xml:space="preserve"> </w:t>
    </w:r>
    <w:r w:rsidR="00FE6087">
      <w:t xml:space="preserve">                                                                                                                            </w:t>
    </w:r>
  </w:p>
  <w:p w14:paraId="57D4E08B" w14:textId="34DC7BCA" w:rsidR="00607EE5" w:rsidRDefault="00607EE5">
    <w:pPr>
      <w:pStyle w:val="Header"/>
    </w:pPr>
  </w:p>
  <w:p w14:paraId="36611109" w14:textId="77777777" w:rsidR="000D2933" w:rsidRDefault="000D2933">
    <w:pPr>
      <w:pStyle w:val="Header"/>
    </w:pPr>
  </w:p>
  <w:p w14:paraId="32A92FFB" w14:textId="77777777" w:rsidR="000D2933" w:rsidRDefault="000D2933">
    <w:pPr>
      <w:pStyle w:val="Header"/>
    </w:pPr>
  </w:p>
  <w:p w14:paraId="1FA28F6B" w14:textId="77777777" w:rsidR="000D2933" w:rsidRDefault="000D293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C41B44"/>
    <w:multiLevelType w:val="hybridMultilevel"/>
    <w:tmpl w:val="6700C0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F5A03"/>
    <w:multiLevelType w:val="hybridMultilevel"/>
    <w:tmpl w:val="F14445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972C9F"/>
    <w:multiLevelType w:val="hybridMultilevel"/>
    <w:tmpl w:val="0D92E6DE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8FA5DBE"/>
    <w:multiLevelType w:val="hybridMultilevel"/>
    <w:tmpl w:val="325AF18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A0D68"/>
    <w:multiLevelType w:val="hybridMultilevel"/>
    <w:tmpl w:val="EDC2D86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21F9C"/>
    <w:multiLevelType w:val="hybridMultilevel"/>
    <w:tmpl w:val="951AB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E95C65"/>
    <w:multiLevelType w:val="hybridMultilevel"/>
    <w:tmpl w:val="CAA847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EA0506"/>
    <w:multiLevelType w:val="hybridMultilevel"/>
    <w:tmpl w:val="F10C0B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5A4446"/>
    <w:multiLevelType w:val="hybridMultilevel"/>
    <w:tmpl w:val="045A4E1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3C02644"/>
    <w:multiLevelType w:val="hybridMultilevel"/>
    <w:tmpl w:val="94480390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5CB1572"/>
    <w:multiLevelType w:val="hybridMultilevel"/>
    <w:tmpl w:val="EABCE64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0A7D75"/>
    <w:multiLevelType w:val="hybridMultilevel"/>
    <w:tmpl w:val="E30E4B4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C7367B"/>
    <w:multiLevelType w:val="hybridMultilevel"/>
    <w:tmpl w:val="73A648A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9347DB"/>
    <w:multiLevelType w:val="hybridMultilevel"/>
    <w:tmpl w:val="DBBA2B88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42603208"/>
    <w:multiLevelType w:val="hybridMultilevel"/>
    <w:tmpl w:val="3112CFD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FE3141"/>
    <w:multiLevelType w:val="hybridMultilevel"/>
    <w:tmpl w:val="9EBE8B3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804BA3"/>
    <w:multiLevelType w:val="hybridMultilevel"/>
    <w:tmpl w:val="D16824E4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0B0372F"/>
    <w:multiLevelType w:val="hybridMultilevel"/>
    <w:tmpl w:val="43FEE24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2E305FD"/>
    <w:multiLevelType w:val="hybridMultilevel"/>
    <w:tmpl w:val="E3BC3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AA0DA7"/>
    <w:multiLevelType w:val="hybridMultilevel"/>
    <w:tmpl w:val="EDFED11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423924"/>
    <w:multiLevelType w:val="hybridMultilevel"/>
    <w:tmpl w:val="931C430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276D93"/>
    <w:multiLevelType w:val="hybridMultilevel"/>
    <w:tmpl w:val="04D6B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873F03"/>
    <w:multiLevelType w:val="hybridMultilevel"/>
    <w:tmpl w:val="73F636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513047"/>
    <w:multiLevelType w:val="hybridMultilevel"/>
    <w:tmpl w:val="B6627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963981"/>
    <w:multiLevelType w:val="hybridMultilevel"/>
    <w:tmpl w:val="02CCCA1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E97DEC"/>
    <w:multiLevelType w:val="hybridMultilevel"/>
    <w:tmpl w:val="492CB45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9"/>
  </w:num>
  <w:num w:numId="3">
    <w:abstractNumId w:val="7"/>
  </w:num>
  <w:num w:numId="4">
    <w:abstractNumId w:val="25"/>
  </w:num>
  <w:num w:numId="5">
    <w:abstractNumId w:val="10"/>
  </w:num>
  <w:num w:numId="6">
    <w:abstractNumId w:val="24"/>
  </w:num>
  <w:num w:numId="7">
    <w:abstractNumId w:val="12"/>
  </w:num>
  <w:num w:numId="8">
    <w:abstractNumId w:val="3"/>
  </w:num>
  <w:num w:numId="9">
    <w:abstractNumId w:val="2"/>
  </w:num>
  <w:num w:numId="10">
    <w:abstractNumId w:val="9"/>
  </w:num>
  <w:num w:numId="11">
    <w:abstractNumId w:val="16"/>
  </w:num>
  <w:num w:numId="12">
    <w:abstractNumId w:val="1"/>
  </w:num>
  <w:num w:numId="13">
    <w:abstractNumId w:val="11"/>
  </w:num>
  <w:num w:numId="14">
    <w:abstractNumId w:val="4"/>
  </w:num>
  <w:num w:numId="15">
    <w:abstractNumId w:val="15"/>
  </w:num>
  <w:num w:numId="16">
    <w:abstractNumId w:val="14"/>
  </w:num>
  <w:num w:numId="17">
    <w:abstractNumId w:val="6"/>
  </w:num>
  <w:num w:numId="18">
    <w:abstractNumId w:val="22"/>
  </w:num>
  <w:num w:numId="19">
    <w:abstractNumId w:val="8"/>
  </w:num>
  <w:num w:numId="20">
    <w:abstractNumId w:val="13"/>
  </w:num>
  <w:num w:numId="21">
    <w:abstractNumId w:val="18"/>
  </w:num>
  <w:num w:numId="22">
    <w:abstractNumId w:val="23"/>
  </w:num>
  <w:num w:numId="23">
    <w:abstractNumId w:val="5"/>
  </w:num>
  <w:num w:numId="24">
    <w:abstractNumId w:val="0"/>
  </w:num>
  <w:num w:numId="25">
    <w:abstractNumId w:val="21"/>
  </w:num>
  <w:num w:numId="2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8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87"/>
  <w:drawingGridVerticalSpacing w:val="187"/>
  <w:doNotUseMarginsForDrawingGridOrigin/>
  <w:drawingGridHorizontalOrigin w:val="1699"/>
  <w:drawingGridVerticalOrigin w:val="198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245"/>
    <w:rsid w:val="00000FC1"/>
    <w:rsid w:val="000022C7"/>
    <w:rsid w:val="000074A8"/>
    <w:rsid w:val="00010ED6"/>
    <w:rsid w:val="00011A66"/>
    <w:rsid w:val="00012CD5"/>
    <w:rsid w:val="000173C2"/>
    <w:rsid w:val="00024BD8"/>
    <w:rsid w:val="0002783B"/>
    <w:rsid w:val="000278A8"/>
    <w:rsid w:val="0003405A"/>
    <w:rsid w:val="00037684"/>
    <w:rsid w:val="000405AF"/>
    <w:rsid w:val="00040CE7"/>
    <w:rsid w:val="00043711"/>
    <w:rsid w:val="00050270"/>
    <w:rsid w:val="00050E8C"/>
    <w:rsid w:val="0005416D"/>
    <w:rsid w:val="00054AAD"/>
    <w:rsid w:val="00057D3F"/>
    <w:rsid w:val="000604FF"/>
    <w:rsid w:val="0006119D"/>
    <w:rsid w:val="000619EB"/>
    <w:rsid w:val="00066FDA"/>
    <w:rsid w:val="00072748"/>
    <w:rsid w:val="00076C42"/>
    <w:rsid w:val="00083DEA"/>
    <w:rsid w:val="00086DD7"/>
    <w:rsid w:val="00090A3D"/>
    <w:rsid w:val="0009297B"/>
    <w:rsid w:val="000976F0"/>
    <w:rsid w:val="000A019B"/>
    <w:rsid w:val="000A4A11"/>
    <w:rsid w:val="000A516F"/>
    <w:rsid w:val="000A568C"/>
    <w:rsid w:val="000A5C4E"/>
    <w:rsid w:val="000B1822"/>
    <w:rsid w:val="000B533A"/>
    <w:rsid w:val="000B5C17"/>
    <w:rsid w:val="000B5CE6"/>
    <w:rsid w:val="000C057E"/>
    <w:rsid w:val="000C1785"/>
    <w:rsid w:val="000C1C78"/>
    <w:rsid w:val="000C34CE"/>
    <w:rsid w:val="000C3B9E"/>
    <w:rsid w:val="000D2933"/>
    <w:rsid w:val="000D4B71"/>
    <w:rsid w:val="000D632D"/>
    <w:rsid w:val="000E0842"/>
    <w:rsid w:val="000E351F"/>
    <w:rsid w:val="000E3A77"/>
    <w:rsid w:val="000E6BA8"/>
    <w:rsid w:val="000F043B"/>
    <w:rsid w:val="000F1BCE"/>
    <w:rsid w:val="000F1D1E"/>
    <w:rsid w:val="000F3BDF"/>
    <w:rsid w:val="000F60A2"/>
    <w:rsid w:val="000F6FE8"/>
    <w:rsid w:val="001003D9"/>
    <w:rsid w:val="001102C3"/>
    <w:rsid w:val="001152FD"/>
    <w:rsid w:val="00116937"/>
    <w:rsid w:val="0012141D"/>
    <w:rsid w:val="00127CC5"/>
    <w:rsid w:val="00133628"/>
    <w:rsid w:val="00133736"/>
    <w:rsid w:val="00133ADD"/>
    <w:rsid w:val="00134F38"/>
    <w:rsid w:val="001443ED"/>
    <w:rsid w:val="00152E18"/>
    <w:rsid w:val="00154308"/>
    <w:rsid w:val="00165017"/>
    <w:rsid w:val="00167627"/>
    <w:rsid w:val="00172459"/>
    <w:rsid w:val="001734BC"/>
    <w:rsid w:val="00180376"/>
    <w:rsid w:val="00180B13"/>
    <w:rsid w:val="001866F0"/>
    <w:rsid w:val="001943C6"/>
    <w:rsid w:val="0019452A"/>
    <w:rsid w:val="00195D21"/>
    <w:rsid w:val="00195E62"/>
    <w:rsid w:val="001A5411"/>
    <w:rsid w:val="001A7E85"/>
    <w:rsid w:val="001B37EF"/>
    <w:rsid w:val="001B62B1"/>
    <w:rsid w:val="001B78E2"/>
    <w:rsid w:val="001B7D2D"/>
    <w:rsid w:val="001C26D9"/>
    <w:rsid w:val="001C429E"/>
    <w:rsid w:val="001C42BC"/>
    <w:rsid w:val="001C43C3"/>
    <w:rsid w:val="001C6875"/>
    <w:rsid w:val="001D065A"/>
    <w:rsid w:val="001D14EA"/>
    <w:rsid w:val="001E0F74"/>
    <w:rsid w:val="001E2E34"/>
    <w:rsid w:val="001E5BD6"/>
    <w:rsid w:val="001E6AC0"/>
    <w:rsid w:val="001F002B"/>
    <w:rsid w:val="001F03BB"/>
    <w:rsid w:val="001F0B5E"/>
    <w:rsid w:val="001F4658"/>
    <w:rsid w:val="002036E9"/>
    <w:rsid w:val="002042F6"/>
    <w:rsid w:val="002106CF"/>
    <w:rsid w:val="00214BBB"/>
    <w:rsid w:val="0021584B"/>
    <w:rsid w:val="00215D31"/>
    <w:rsid w:val="00220027"/>
    <w:rsid w:val="0023026E"/>
    <w:rsid w:val="00230C61"/>
    <w:rsid w:val="00233E6B"/>
    <w:rsid w:val="002415D9"/>
    <w:rsid w:val="00252477"/>
    <w:rsid w:val="00252EBE"/>
    <w:rsid w:val="00254C1E"/>
    <w:rsid w:val="0025623F"/>
    <w:rsid w:val="002614D4"/>
    <w:rsid w:val="002641E2"/>
    <w:rsid w:val="00270391"/>
    <w:rsid w:val="00274967"/>
    <w:rsid w:val="00275393"/>
    <w:rsid w:val="00283D24"/>
    <w:rsid w:val="00285208"/>
    <w:rsid w:val="0028565A"/>
    <w:rsid w:val="00287041"/>
    <w:rsid w:val="00292EB8"/>
    <w:rsid w:val="00294EDA"/>
    <w:rsid w:val="002A166F"/>
    <w:rsid w:val="002A41D2"/>
    <w:rsid w:val="002A5121"/>
    <w:rsid w:val="002A6F1A"/>
    <w:rsid w:val="002A79B5"/>
    <w:rsid w:val="002B0CE1"/>
    <w:rsid w:val="002B0FC1"/>
    <w:rsid w:val="002B2760"/>
    <w:rsid w:val="002B39FF"/>
    <w:rsid w:val="002B5C1F"/>
    <w:rsid w:val="002B6EAA"/>
    <w:rsid w:val="002C2B80"/>
    <w:rsid w:val="002C3BD7"/>
    <w:rsid w:val="002C431A"/>
    <w:rsid w:val="002C4710"/>
    <w:rsid w:val="002C4E80"/>
    <w:rsid w:val="002C5A06"/>
    <w:rsid w:val="002D13F6"/>
    <w:rsid w:val="002E363F"/>
    <w:rsid w:val="002E472E"/>
    <w:rsid w:val="002F0104"/>
    <w:rsid w:val="002F0F0A"/>
    <w:rsid w:val="002F3A33"/>
    <w:rsid w:val="002F4585"/>
    <w:rsid w:val="002F4EDB"/>
    <w:rsid w:val="002F575C"/>
    <w:rsid w:val="002F577E"/>
    <w:rsid w:val="003003D4"/>
    <w:rsid w:val="003020BA"/>
    <w:rsid w:val="003030A1"/>
    <w:rsid w:val="00303EB5"/>
    <w:rsid w:val="003044D8"/>
    <w:rsid w:val="00313349"/>
    <w:rsid w:val="00317AD2"/>
    <w:rsid w:val="00321B84"/>
    <w:rsid w:val="003309F1"/>
    <w:rsid w:val="00331075"/>
    <w:rsid w:val="0033212C"/>
    <w:rsid w:val="003327B9"/>
    <w:rsid w:val="00332968"/>
    <w:rsid w:val="0033527E"/>
    <w:rsid w:val="00336AD8"/>
    <w:rsid w:val="00343D8C"/>
    <w:rsid w:val="003450F5"/>
    <w:rsid w:val="00353731"/>
    <w:rsid w:val="00355F14"/>
    <w:rsid w:val="00360DDD"/>
    <w:rsid w:val="00366DBE"/>
    <w:rsid w:val="00372B68"/>
    <w:rsid w:val="00375A24"/>
    <w:rsid w:val="00376427"/>
    <w:rsid w:val="00377DCD"/>
    <w:rsid w:val="003800DB"/>
    <w:rsid w:val="00383043"/>
    <w:rsid w:val="0038677B"/>
    <w:rsid w:val="00393691"/>
    <w:rsid w:val="0039403C"/>
    <w:rsid w:val="00394ADD"/>
    <w:rsid w:val="00395775"/>
    <w:rsid w:val="00395C5D"/>
    <w:rsid w:val="003A072B"/>
    <w:rsid w:val="003A2AF4"/>
    <w:rsid w:val="003A5F59"/>
    <w:rsid w:val="003A67BF"/>
    <w:rsid w:val="003B3695"/>
    <w:rsid w:val="003B4584"/>
    <w:rsid w:val="003B6B14"/>
    <w:rsid w:val="003B726A"/>
    <w:rsid w:val="003C6F09"/>
    <w:rsid w:val="003C7CDD"/>
    <w:rsid w:val="003D3BBE"/>
    <w:rsid w:val="003D7981"/>
    <w:rsid w:val="003E58B8"/>
    <w:rsid w:val="003F1FD3"/>
    <w:rsid w:val="003F2A04"/>
    <w:rsid w:val="003F4B40"/>
    <w:rsid w:val="003F7D02"/>
    <w:rsid w:val="00400C8B"/>
    <w:rsid w:val="00406C0A"/>
    <w:rsid w:val="004101B5"/>
    <w:rsid w:val="00410D1C"/>
    <w:rsid w:val="0041228E"/>
    <w:rsid w:val="00416A9D"/>
    <w:rsid w:val="004170A2"/>
    <w:rsid w:val="004223C7"/>
    <w:rsid w:val="00425647"/>
    <w:rsid w:val="00427E6B"/>
    <w:rsid w:val="00430033"/>
    <w:rsid w:val="004329C5"/>
    <w:rsid w:val="00432EB9"/>
    <w:rsid w:val="004374BD"/>
    <w:rsid w:val="00437F62"/>
    <w:rsid w:val="0044084C"/>
    <w:rsid w:val="004415A9"/>
    <w:rsid w:val="00445A01"/>
    <w:rsid w:val="00447873"/>
    <w:rsid w:val="00447EFE"/>
    <w:rsid w:val="00450F5B"/>
    <w:rsid w:val="004516B5"/>
    <w:rsid w:val="004528BD"/>
    <w:rsid w:val="0045384B"/>
    <w:rsid w:val="004565D0"/>
    <w:rsid w:val="00456626"/>
    <w:rsid w:val="00457BB5"/>
    <w:rsid w:val="004621EB"/>
    <w:rsid w:val="0046265B"/>
    <w:rsid w:val="004700CF"/>
    <w:rsid w:val="004701DB"/>
    <w:rsid w:val="0047037F"/>
    <w:rsid w:val="004876DB"/>
    <w:rsid w:val="00493BCC"/>
    <w:rsid w:val="00494B80"/>
    <w:rsid w:val="004A1BD3"/>
    <w:rsid w:val="004A30C9"/>
    <w:rsid w:val="004A35D3"/>
    <w:rsid w:val="004A58DF"/>
    <w:rsid w:val="004B3F81"/>
    <w:rsid w:val="004B6958"/>
    <w:rsid w:val="004B6EF9"/>
    <w:rsid w:val="004C1CCE"/>
    <w:rsid w:val="004C79EF"/>
    <w:rsid w:val="004D2422"/>
    <w:rsid w:val="004D7F7A"/>
    <w:rsid w:val="004E3046"/>
    <w:rsid w:val="004E41BA"/>
    <w:rsid w:val="004F2B18"/>
    <w:rsid w:val="005054CF"/>
    <w:rsid w:val="00513D54"/>
    <w:rsid w:val="00516893"/>
    <w:rsid w:val="00516FCC"/>
    <w:rsid w:val="005202B8"/>
    <w:rsid w:val="00521178"/>
    <w:rsid w:val="00523F8D"/>
    <w:rsid w:val="00525947"/>
    <w:rsid w:val="005272BA"/>
    <w:rsid w:val="00527A7B"/>
    <w:rsid w:val="005303E4"/>
    <w:rsid w:val="0053100D"/>
    <w:rsid w:val="0054328F"/>
    <w:rsid w:val="00543706"/>
    <w:rsid w:val="00547635"/>
    <w:rsid w:val="00551267"/>
    <w:rsid w:val="00553C6C"/>
    <w:rsid w:val="00553CFA"/>
    <w:rsid w:val="005573A7"/>
    <w:rsid w:val="00560F9C"/>
    <w:rsid w:val="00562186"/>
    <w:rsid w:val="00562891"/>
    <w:rsid w:val="0056722A"/>
    <w:rsid w:val="00575EB9"/>
    <w:rsid w:val="00580DC7"/>
    <w:rsid w:val="00585FE8"/>
    <w:rsid w:val="00586008"/>
    <w:rsid w:val="00593308"/>
    <w:rsid w:val="005933B7"/>
    <w:rsid w:val="005941ED"/>
    <w:rsid w:val="00594F1D"/>
    <w:rsid w:val="0059555B"/>
    <w:rsid w:val="005A4A19"/>
    <w:rsid w:val="005A4F9A"/>
    <w:rsid w:val="005A6B2E"/>
    <w:rsid w:val="005B2036"/>
    <w:rsid w:val="005B557F"/>
    <w:rsid w:val="005B65B5"/>
    <w:rsid w:val="005C2D95"/>
    <w:rsid w:val="005C510E"/>
    <w:rsid w:val="005C67F5"/>
    <w:rsid w:val="005D1CB3"/>
    <w:rsid w:val="005D20D9"/>
    <w:rsid w:val="005D31E0"/>
    <w:rsid w:val="005D342A"/>
    <w:rsid w:val="005D3EBA"/>
    <w:rsid w:val="005F34C6"/>
    <w:rsid w:val="005F5A37"/>
    <w:rsid w:val="00602494"/>
    <w:rsid w:val="0060582B"/>
    <w:rsid w:val="00607EE5"/>
    <w:rsid w:val="00614230"/>
    <w:rsid w:val="00617F56"/>
    <w:rsid w:val="00621D68"/>
    <w:rsid w:val="00622C91"/>
    <w:rsid w:val="006307DD"/>
    <w:rsid w:val="00630E8D"/>
    <w:rsid w:val="00640BA0"/>
    <w:rsid w:val="0064186D"/>
    <w:rsid w:val="00645A4F"/>
    <w:rsid w:val="00650EE9"/>
    <w:rsid w:val="006516AE"/>
    <w:rsid w:val="00652373"/>
    <w:rsid w:val="00654CA1"/>
    <w:rsid w:val="00660360"/>
    <w:rsid w:val="00664609"/>
    <w:rsid w:val="006656DA"/>
    <w:rsid w:val="00665A69"/>
    <w:rsid w:val="00673679"/>
    <w:rsid w:val="00676C32"/>
    <w:rsid w:val="006827CA"/>
    <w:rsid w:val="00685D4C"/>
    <w:rsid w:val="00685FB3"/>
    <w:rsid w:val="00691561"/>
    <w:rsid w:val="00691716"/>
    <w:rsid w:val="006A467D"/>
    <w:rsid w:val="006C023D"/>
    <w:rsid w:val="006C0DC9"/>
    <w:rsid w:val="006C10CC"/>
    <w:rsid w:val="006C2C24"/>
    <w:rsid w:val="006C53D8"/>
    <w:rsid w:val="006C620F"/>
    <w:rsid w:val="006C6F26"/>
    <w:rsid w:val="006D3F09"/>
    <w:rsid w:val="006D5D2A"/>
    <w:rsid w:val="006E1351"/>
    <w:rsid w:val="006E1C0F"/>
    <w:rsid w:val="006E2CE1"/>
    <w:rsid w:val="006E3488"/>
    <w:rsid w:val="006F10FE"/>
    <w:rsid w:val="006F4C2F"/>
    <w:rsid w:val="006F5922"/>
    <w:rsid w:val="006F64D6"/>
    <w:rsid w:val="007017A1"/>
    <w:rsid w:val="00701D03"/>
    <w:rsid w:val="007105E7"/>
    <w:rsid w:val="00713308"/>
    <w:rsid w:val="00720D7C"/>
    <w:rsid w:val="007210E3"/>
    <w:rsid w:val="00722FBD"/>
    <w:rsid w:val="0072331D"/>
    <w:rsid w:val="007237AB"/>
    <w:rsid w:val="00725E77"/>
    <w:rsid w:val="0073105E"/>
    <w:rsid w:val="0073215B"/>
    <w:rsid w:val="00734424"/>
    <w:rsid w:val="007354BD"/>
    <w:rsid w:val="00741F8D"/>
    <w:rsid w:val="00744105"/>
    <w:rsid w:val="007446AB"/>
    <w:rsid w:val="00744982"/>
    <w:rsid w:val="00746F4F"/>
    <w:rsid w:val="00747B29"/>
    <w:rsid w:val="00751F72"/>
    <w:rsid w:val="00756033"/>
    <w:rsid w:val="0076545F"/>
    <w:rsid w:val="007659FF"/>
    <w:rsid w:val="00770330"/>
    <w:rsid w:val="00770D5A"/>
    <w:rsid w:val="007739E5"/>
    <w:rsid w:val="00775151"/>
    <w:rsid w:val="00781825"/>
    <w:rsid w:val="0078290F"/>
    <w:rsid w:val="007926A5"/>
    <w:rsid w:val="00792880"/>
    <w:rsid w:val="007962EE"/>
    <w:rsid w:val="00796C5A"/>
    <w:rsid w:val="007A0C60"/>
    <w:rsid w:val="007A284A"/>
    <w:rsid w:val="007A53DF"/>
    <w:rsid w:val="007B2AEF"/>
    <w:rsid w:val="007B6ACA"/>
    <w:rsid w:val="007B706F"/>
    <w:rsid w:val="007C25B7"/>
    <w:rsid w:val="007C492E"/>
    <w:rsid w:val="007D2B5A"/>
    <w:rsid w:val="007E4BC7"/>
    <w:rsid w:val="007F2187"/>
    <w:rsid w:val="007F7DD9"/>
    <w:rsid w:val="00811C57"/>
    <w:rsid w:val="008124E8"/>
    <w:rsid w:val="00813595"/>
    <w:rsid w:val="00817B25"/>
    <w:rsid w:val="0082075E"/>
    <w:rsid w:val="00820A55"/>
    <w:rsid w:val="008320AC"/>
    <w:rsid w:val="00836762"/>
    <w:rsid w:val="008407C2"/>
    <w:rsid w:val="00843B47"/>
    <w:rsid w:val="00846040"/>
    <w:rsid w:val="00846264"/>
    <w:rsid w:val="008467D0"/>
    <w:rsid w:val="0084796D"/>
    <w:rsid w:val="008561F8"/>
    <w:rsid w:val="0085758E"/>
    <w:rsid w:val="00866241"/>
    <w:rsid w:val="00870ECD"/>
    <w:rsid w:val="00873A65"/>
    <w:rsid w:val="00884F72"/>
    <w:rsid w:val="008851A8"/>
    <w:rsid w:val="00892A5A"/>
    <w:rsid w:val="00894121"/>
    <w:rsid w:val="00897B2D"/>
    <w:rsid w:val="008A2880"/>
    <w:rsid w:val="008A66EE"/>
    <w:rsid w:val="008B03E5"/>
    <w:rsid w:val="008B2A4A"/>
    <w:rsid w:val="008C27AA"/>
    <w:rsid w:val="008C3C7B"/>
    <w:rsid w:val="008C5D6D"/>
    <w:rsid w:val="008D030A"/>
    <w:rsid w:val="008D4428"/>
    <w:rsid w:val="008E1F33"/>
    <w:rsid w:val="008E7074"/>
    <w:rsid w:val="008F3BC0"/>
    <w:rsid w:val="008F77BB"/>
    <w:rsid w:val="00904BC1"/>
    <w:rsid w:val="00904DF3"/>
    <w:rsid w:val="00906685"/>
    <w:rsid w:val="00907CB7"/>
    <w:rsid w:val="009155E1"/>
    <w:rsid w:val="00916696"/>
    <w:rsid w:val="00922116"/>
    <w:rsid w:val="00926D88"/>
    <w:rsid w:val="0093144B"/>
    <w:rsid w:val="009319BA"/>
    <w:rsid w:val="00945B8D"/>
    <w:rsid w:val="00957999"/>
    <w:rsid w:val="00960855"/>
    <w:rsid w:val="0096162C"/>
    <w:rsid w:val="00963C84"/>
    <w:rsid w:val="00966A83"/>
    <w:rsid w:val="009820B3"/>
    <w:rsid w:val="00986C6A"/>
    <w:rsid w:val="00986DA6"/>
    <w:rsid w:val="009907D6"/>
    <w:rsid w:val="00992579"/>
    <w:rsid w:val="00995958"/>
    <w:rsid w:val="009978C8"/>
    <w:rsid w:val="009A0AD5"/>
    <w:rsid w:val="009A0BF4"/>
    <w:rsid w:val="009A125C"/>
    <w:rsid w:val="009A7B1B"/>
    <w:rsid w:val="009B2B15"/>
    <w:rsid w:val="009C08D6"/>
    <w:rsid w:val="009C4B57"/>
    <w:rsid w:val="009C4FDA"/>
    <w:rsid w:val="009D4F8B"/>
    <w:rsid w:val="009D527D"/>
    <w:rsid w:val="009E5FEC"/>
    <w:rsid w:val="00A00F83"/>
    <w:rsid w:val="00A03CC9"/>
    <w:rsid w:val="00A04564"/>
    <w:rsid w:val="00A05966"/>
    <w:rsid w:val="00A145AF"/>
    <w:rsid w:val="00A14798"/>
    <w:rsid w:val="00A154BA"/>
    <w:rsid w:val="00A2462C"/>
    <w:rsid w:val="00A24B35"/>
    <w:rsid w:val="00A30B42"/>
    <w:rsid w:val="00A31878"/>
    <w:rsid w:val="00A33621"/>
    <w:rsid w:val="00A36ABF"/>
    <w:rsid w:val="00A36FB4"/>
    <w:rsid w:val="00A37F97"/>
    <w:rsid w:val="00A41838"/>
    <w:rsid w:val="00A42F03"/>
    <w:rsid w:val="00A460E0"/>
    <w:rsid w:val="00A46AFF"/>
    <w:rsid w:val="00A47047"/>
    <w:rsid w:val="00A478E6"/>
    <w:rsid w:val="00A47D88"/>
    <w:rsid w:val="00A63375"/>
    <w:rsid w:val="00A64FB0"/>
    <w:rsid w:val="00A717D4"/>
    <w:rsid w:val="00A91413"/>
    <w:rsid w:val="00A92C2A"/>
    <w:rsid w:val="00A97221"/>
    <w:rsid w:val="00AA2AF1"/>
    <w:rsid w:val="00AA4746"/>
    <w:rsid w:val="00AA49D9"/>
    <w:rsid w:val="00AB0354"/>
    <w:rsid w:val="00AB15C4"/>
    <w:rsid w:val="00AB6F04"/>
    <w:rsid w:val="00AB79CA"/>
    <w:rsid w:val="00AB7A6F"/>
    <w:rsid w:val="00AC023A"/>
    <w:rsid w:val="00AC13CD"/>
    <w:rsid w:val="00AC2089"/>
    <w:rsid w:val="00AC25BA"/>
    <w:rsid w:val="00AC2E08"/>
    <w:rsid w:val="00AC3303"/>
    <w:rsid w:val="00AC4014"/>
    <w:rsid w:val="00AC4DD0"/>
    <w:rsid w:val="00AD0E03"/>
    <w:rsid w:val="00AD61AF"/>
    <w:rsid w:val="00AF06D6"/>
    <w:rsid w:val="00AF5348"/>
    <w:rsid w:val="00AF5449"/>
    <w:rsid w:val="00B01332"/>
    <w:rsid w:val="00B06B7B"/>
    <w:rsid w:val="00B0773E"/>
    <w:rsid w:val="00B11550"/>
    <w:rsid w:val="00B14CC8"/>
    <w:rsid w:val="00B16F35"/>
    <w:rsid w:val="00B22251"/>
    <w:rsid w:val="00B224F6"/>
    <w:rsid w:val="00B234BF"/>
    <w:rsid w:val="00B30A41"/>
    <w:rsid w:val="00B3382E"/>
    <w:rsid w:val="00B357DB"/>
    <w:rsid w:val="00B37380"/>
    <w:rsid w:val="00B375D3"/>
    <w:rsid w:val="00B43057"/>
    <w:rsid w:val="00B45052"/>
    <w:rsid w:val="00B4740F"/>
    <w:rsid w:val="00B502A4"/>
    <w:rsid w:val="00B51FD5"/>
    <w:rsid w:val="00B52C63"/>
    <w:rsid w:val="00B53A1E"/>
    <w:rsid w:val="00B5419D"/>
    <w:rsid w:val="00B55900"/>
    <w:rsid w:val="00B5732A"/>
    <w:rsid w:val="00B659AE"/>
    <w:rsid w:val="00B6712E"/>
    <w:rsid w:val="00B67EC9"/>
    <w:rsid w:val="00B7005B"/>
    <w:rsid w:val="00B754E6"/>
    <w:rsid w:val="00B81577"/>
    <w:rsid w:val="00B9300C"/>
    <w:rsid w:val="00B95FDC"/>
    <w:rsid w:val="00BA6EC7"/>
    <w:rsid w:val="00BA7E80"/>
    <w:rsid w:val="00BB17BD"/>
    <w:rsid w:val="00BB6A73"/>
    <w:rsid w:val="00BD752C"/>
    <w:rsid w:val="00BE007A"/>
    <w:rsid w:val="00BE01B4"/>
    <w:rsid w:val="00BE2699"/>
    <w:rsid w:val="00BE583D"/>
    <w:rsid w:val="00BF0079"/>
    <w:rsid w:val="00BF3642"/>
    <w:rsid w:val="00C029B5"/>
    <w:rsid w:val="00C10653"/>
    <w:rsid w:val="00C1100D"/>
    <w:rsid w:val="00C124A3"/>
    <w:rsid w:val="00C3391A"/>
    <w:rsid w:val="00C37206"/>
    <w:rsid w:val="00C41695"/>
    <w:rsid w:val="00C437F4"/>
    <w:rsid w:val="00C4432D"/>
    <w:rsid w:val="00C46821"/>
    <w:rsid w:val="00C50FB8"/>
    <w:rsid w:val="00C56F55"/>
    <w:rsid w:val="00C571FB"/>
    <w:rsid w:val="00C62C64"/>
    <w:rsid w:val="00C63390"/>
    <w:rsid w:val="00C67272"/>
    <w:rsid w:val="00C74040"/>
    <w:rsid w:val="00C80AF5"/>
    <w:rsid w:val="00C82FE5"/>
    <w:rsid w:val="00C85930"/>
    <w:rsid w:val="00C90D56"/>
    <w:rsid w:val="00C910AB"/>
    <w:rsid w:val="00C955E5"/>
    <w:rsid w:val="00C96511"/>
    <w:rsid w:val="00CA1E35"/>
    <w:rsid w:val="00CA4B05"/>
    <w:rsid w:val="00CB5A6C"/>
    <w:rsid w:val="00CB77C3"/>
    <w:rsid w:val="00CB7D1B"/>
    <w:rsid w:val="00CC26CF"/>
    <w:rsid w:val="00CC6801"/>
    <w:rsid w:val="00CD280E"/>
    <w:rsid w:val="00CD76BC"/>
    <w:rsid w:val="00CE048B"/>
    <w:rsid w:val="00CE3E0D"/>
    <w:rsid w:val="00CE7081"/>
    <w:rsid w:val="00CF0D6D"/>
    <w:rsid w:val="00CF7328"/>
    <w:rsid w:val="00D0183C"/>
    <w:rsid w:val="00D03460"/>
    <w:rsid w:val="00D07658"/>
    <w:rsid w:val="00D1209B"/>
    <w:rsid w:val="00D24F48"/>
    <w:rsid w:val="00D26611"/>
    <w:rsid w:val="00D26E5C"/>
    <w:rsid w:val="00D424AA"/>
    <w:rsid w:val="00D523F4"/>
    <w:rsid w:val="00D54ECF"/>
    <w:rsid w:val="00D633E6"/>
    <w:rsid w:val="00D634FF"/>
    <w:rsid w:val="00D7089F"/>
    <w:rsid w:val="00D71090"/>
    <w:rsid w:val="00D715B2"/>
    <w:rsid w:val="00D72C5F"/>
    <w:rsid w:val="00D73786"/>
    <w:rsid w:val="00D82574"/>
    <w:rsid w:val="00D82BF8"/>
    <w:rsid w:val="00D86594"/>
    <w:rsid w:val="00D869DF"/>
    <w:rsid w:val="00D90D28"/>
    <w:rsid w:val="00D91663"/>
    <w:rsid w:val="00D951DF"/>
    <w:rsid w:val="00D97073"/>
    <w:rsid w:val="00DA015F"/>
    <w:rsid w:val="00DA09DC"/>
    <w:rsid w:val="00DA0B95"/>
    <w:rsid w:val="00DA5156"/>
    <w:rsid w:val="00DA5E3F"/>
    <w:rsid w:val="00DA7D44"/>
    <w:rsid w:val="00DB1DE1"/>
    <w:rsid w:val="00DB4A3A"/>
    <w:rsid w:val="00DB7ACD"/>
    <w:rsid w:val="00DD374E"/>
    <w:rsid w:val="00DD3D93"/>
    <w:rsid w:val="00DD450A"/>
    <w:rsid w:val="00DD6729"/>
    <w:rsid w:val="00DE12ED"/>
    <w:rsid w:val="00DE20CE"/>
    <w:rsid w:val="00DE3B78"/>
    <w:rsid w:val="00DE588E"/>
    <w:rsid w:val="00DE683F"/>
    <w:rsid w:val="00DE76D9"/>
    <w:rsid w:val="00DF1078"/>
    <w:rsid w:val="00DF42DF"/>
    <w:rsid w:val="00E012FB"/>
    <w:rsid w:val="00E03671"/>
    <w:rsid w:val="00E0488E"/>
    <w:rsid w:val="00E108C0"/>
    <w:rsid w:val="00E127CA"/>
    <w:rsid w:val="00E1418B"/>
    <w:rsid w:val="00E248C1"/>
    <w:rsid w:val="00E26887"/>
    <w:rsid w:val="00E37AFD"/>
    <w:rsid w:val="00E401BD"/>
    <w:rsid w:val="00E45A74"/>
    <w:rsid w:val="00E52B35"/>
    <w:rsid w:val="00E536A3"/>
    <w:rsid w:val="00E540B9"/>
    <w:rsid w:val="00E6128D"/>
    <w:rsid w:val="00E72262"/>
    <w:rsid w:val="00E7792F"/>
    <w:rsid w:val="00E8114C"/>
    <w:rsid w:val="00E874F8"/>
    <w:rsid w:val="00E914DD"/>
    <w:rsid w:val="00E91E64"/>
    <w:rsid w:val="00E92764"/>
    <w:rsid w:val="00E92CF3"/>
    <w:rsid w:val="00E93293"/>
    <w:rsid w:val="00E9520F"/>
    <w:rsid w:val="00E95CC5"/>
    <w:rsid w:val="00E9758C"/>
    <w:rsid w:val="00E97CB7"/>
    <w:rsid w:val="00EA1001"/>
    <w:rsid w:val="00EB005C"/>
    <w:rsid w:val="00EB314E"/>
    <w:rsid w:val="00EC55FC"/>
    <w:rsid w:val="00ED02B3"/>
    <w:rsid w:val="00ED0372"/>
    <w:rsid w:val="00ED08EF"/>
    <w:rsid w:val="00ED217D"/>
    <w:rsid w:val="00ED51AA"/>
    <w:rsid w:val="00ED52D4"/>
    <w:rsid w:val="00ED5BAF"/>
    <w:rsid w:val="00EE11AC"/>
    <w:rsid w:val="00EE2864"/>
    <w:rsid w:val="00EE2AEE"/>
    <w:rsid w:val="00EE56D5"/>
    <w:rsid w:val="00F01712"/>
    <w:rsid w:val="00F04114"/>
    <w:rsid w:val="00F058D1"/>
    <w:rsid w:val="00F1228F"/>
    <w:rsid w:val="00F363B4"/>
    <w:rsid w:val="00F364E0"/>
    <w:rsid w:val="00F3731A"/>
    <w:rsid w:val="00F40817"/>
    <w:rsid w:val="00F408C7"/>
    <w:rsid w:val="00F41DB2"/>
    <w:rsid w:val="00F51012"/>
    <w:rsid w:val="00F51143"/>
    <w:rsid w:val="00F559DC"/>
    <w:rsid w:val="00F608C9"/>
    <w:rsid w:val="00F60F9E"/>
    <w:rsid w:val="00F61931"/>
    <w:rsid w:val="00F61E3E"/>
    <w:rsid w:val="00F70E01"/>
    <w:rsid w:val="00F70F6E"/>
    <w:rsid w:val="00F8382C"/>
    <w:rsid w:val="00F865EF"/>
    <w:rsid w:val="00F86794"/>
    <w:rsid w:val="00F91138"/>
    <w:rsid w:val="00F92245"/>
    <w:rsid w:val="00F948AB"/>
    <w:rsid w:val="00F9752C"/>
    <w:rsid w:val="00FA0583"/>
    <w:rsid w:val="00FA19E3"/>
    <w:rsid w:val="00FA62C0"/>
    <w:rsid w:val="00FB013E"/>
    <w:rsid w:val="00FB1FC2"/>
    <w:rsid w:val="00FB2E18"/>
    <w:rsid w:val="00FC082B"/>
    <w:rsid w:val="00FC2262"/>
    <w:rsid w:val="00FC7147"/>
    <w:rsid w:val="00FD0416"/>
    <w:rsid w:val="00FD4041"/>
    <w:rsid w:val="00FD4C74"/>
    <w:rsid w:val="00FD6E12"/>
    <w:rsid w:val="00FD7B80"/>
    <w:rsid w:val="00FE184E"/>
    <w:rsid w:val="00FE6087"/>
    <w:rsid w:val="00FF02FE"/>
    <w:rsid w:val="00FF2F89"/>
    <w:rsid w:val="00FF389B"/>
    <w:rsid w:val="00FF507C"/>
    <w:rsid w:val="00FF7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6647316"/>
  <w15:docId w15:val="{DEEA3925-95CB-4ED1-A292-D5E366D7D3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26D9"/>
    <w:rPr>
      <w:rFonts w:ascii="Tahoma" w:hAnsi="Tahoma" w:cs="Tahoma"/>
      <w:spacing w:val="4"/>
      <w:sz w:val="16"/>
      <w:szCs w:val="16"/>
      <w:lang w:val="en-GB" w:eastAsia="en-US" w:bidi="ne-IN"/>
    </w:rPr>
  </w:style>
  <w:style w:type="paragraph" w:styleId="Heading1">
    <w:name w:val="heading 1"/>
    <w:basedOn w:val="Normal"/>
    <w:next w:val="Normal"/>
    <w:qFormat/>
    <w:rsid w:val="0041228E"/>
    <w:pPr>
      <w:outlineLvl w:val="0"/>
    </w:pPr>
    <w:rPr>
      <w:sz w:val="40"/>
      <w:szCs w:val="40"/>
    </w:rPr>
  </w:style>
  <w:style w:type="paragraph" w:styleId="Heading2">
    <w:name w:val="heading 2"/>
    <w:basedOn w:val="Heading1"/>
    <w:next w:val="Normal"/>
    <w:qFormat/>
    <w:rsid w:val="0041228E"/>
    <w:pPr>
      <w:outlineLvl w:val="1"/>
    </w:pPr>
    <w:rPr>
      <w:sz w:val="24"/>
      <w:szCs w:val="24"/>
    </w:rPr>
  </w:style>
  <w:style w:type="paragraph" w:styleId="Heading3">
    <w:name w:val="heading 3"/>
    <w:basedOn w:val="Heading1"/>
    <w:next w:val="Normal"/>
    <w:qFormat/>
    <w:rsid w:val="0041228E"/>
    <w:pPr>
      <w:outlineLvl w:val="2"/>
    </w:pPr>
    <w:rPr>
      <w:caps/>
      <w:color w:val="999999"/>
      <w:sz w:val="32"/>
      <w:szCs w:val="32"/>
    </w:rPr>
  </w:style>
  <w:style w:type="paragraph" w:styleId="Heading4">
    <w:name w:val="heading 4"/>
    <w:basedOn w:val="Normal"/>
    <w:next w:val="Normal"/>
    <w:qFormat/>
    <w:rsid w:val="0041228E"/>
    <w:pPr>
      <w:framePr w:hSpace="187" w:wrap="around" w:vAnchor="page" w:hAnchor="page" w:xAlign="center" w:y="1441"/>
      <w:outlineLvl w:val="3"/>
    </w:pPr>
    <w:rPr>
      <w:caps/>
    </w:rPr>
  </w:style>
  <w:style w:type="paragraph" w:styleId="Heading5">
    <w:name w:val="heading 5"/>
    <w:basedOn w:val="Normal"/>
    <w:next w:val="Normal"/>
    <w:qFormat/>
    <w:rsid w:val="0041228E"/>
    <w:pPr>
      <w:jc w:val="right"/>
      <w:outlineLvl w:val="4"/>
    </w:pPr>
    <w:rPr>
      <w:cap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41228E"/>
    <w:rPr>
      <w:rFonts w:cs="Times New Roman"/>
    </w:rPr>
  </w:style>
  <w:style w:type="paragraph" w:customStyle="1" w:styleId="Encabezadoenmaysculas">
    <w:name w:val="Encabezado en mayúsculas"/>
    <w:basedOn w:val="Normal"/>
    <w:rsid w:val="0041228E"/>
    <w:rPr>
      <w:b/>
      <w:caps/>
      <w:color w:val="808080"/>
      <w:sz w:val="14"/>
      <w:szCs w:val="14"/>
      <w:lang w:val="en-US" w:bidi="en-US"/>
    </w:rPr>
  </w:style>
  <w:style w:type="table" w:customStyle="1" w:styleId="Tablanormal1">
    <w:name w:val="Tabla normal1"/>
    <w:semiHidden/>
    <w:rsid w:val="0041228E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rsid w:val="000E35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0E351F"/>
    <w:pPr>
      <w:tabs>
        <w:tab w:val="center" w:pos="4252"/>
        <w:tab w:val="right" w:pos="8504"/>
      </w:tabs>
    </w:pPr>
  </w:style>
  <w:style w:type="paragraph" w:styleId="Footer">
    <w:name w:val="footer"/>
    <w:basedOn w:val="Normal"/>
    <w:rsid w:val="000E351F"/>
    <w:pPr>
      <w:tabs>
        <w:tab w:val="center" w:pos="4252"/>
        <w:tab w:val="right" w:pos="8504"/>
      </w:tabs>
    </w:pPr>
  </w:style>
  <w:style w:type="paragraph" w:styleId="ListParagraph">
    <w:name w:val="List Paragraph"/>
    <w:basedOn w:val="Normal"/>
    <w:uiPriority w:val="34"/>
    <w:qFormat/>
    <w:rsid w:val="006307DD"/>
    <w:pPr>
      <w:ind w:left="720"/>
      <w:contextualSpacing/>
    </w:pPr>
    <w:rPr>
      <w:szCs w:val="14"/>
    </w:rPr>
  </w:style>
  <w:style w:type="character" w:customStyle="1" w:styleId="HeaderChar">
    <w:name w:val="Header Char"/>
    <w:basedOn w:val="DefaultParagraphFont"/>
    <w:link w:val="Header"/>
    <w:uiPriority w:val="99"/>
    <w:rsid w:val="004700CF"/>
    <w:rPr>
      <w:rFonts w:ascii="Tahoma" w:hAnsi="Tahoma" w:cs="Tahoma"/>
      <w:spacing w:val="4"/>
      <w:sz w:val="16"/>
      <w:szCs w:val="16"/>
      <w:lang w:val="en-GB" w:eastAsia="en-US" w:bidi="ne-IN"/>
    </w:rPr>
  </w:style>
  <w:style w:type="paragraph" w:styleId="PlainText">
    <w:name w:val="Plain Text"/>
    <w:basedOn w:val="Normal"/>
    <w:link w:val="PlainTextChar"/>
    <w:uiPriority w:val="99"/>
    <w:unhideWhenUsed/>
    <w:rsid w:val="002B5C1F"/>
    <w:rPr>
      <w:rFonts w:ascii="Consolas" w:eastAsiaTheme="minorEastAsia" w:hAnsi="Consolas" w:cs="Times New Roman"/>
      <w:spacing w:val="0"/>
      <w:sz w:val="21"/>
      <w:szCs w:val="21"/>
      <w:lang w:val="es-CO" w:eastAsia="es-CO" w:bidi="ar-SA"/>
    </w:rPr>
  </w:style>
  <w:style w:type="character" w:customStyle="1" w:styleId="PlainTextChar">
    <w:name w:val="Plain Text Char"/>
    <w:basedOn w:val="DefaultParagraphFont"/>
    <w:link w:val="PlainText"/>
    <w:uiPriority w:val="99"/>
    <w:rsid w:val="002B5C1F"/>
    <w:rPr>
      <w:rFonts w:ascii="Consolas" w:eastAsiaTheme="minorEastAsia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56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/DOCUME~1/alicgust/CONFIG~1/Temp/TCD4F.tmp/Actas%20de%20la%20reunio&#769;n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43C107-4030-B949-A44E-2C56FFD2A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Actas de la reunión.dot</Template>
  <TotalTime>35</TotalTime>
  <Pages>2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TITULO DE LA REUNIÓN</vt:lpstr>
    </vt:vector>
  </TitlesOfParts>
  <Company>Microsoft Corporation</Company>
  <LinksUpToDate>false</LinksUpToDate>
  <CharactersWithSpaces>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TITULO DE LA REUNIÓN</dc:title>
  <dc:creator>Suramericana de Seguros S.A.</dc:creator>
  <cp:lastModifiedBy>Microsoft Office User</cp:lastModifiedBy>
  <cp:revision>15</cp:revision>
  <cp:lastPrinted>2014-12-26T19:50:00Z</cp:lastPrinted>
  <dcterms:created xsi:type="dcterms:W3CDTF">2019-05-24T19:03:00Z</dcterms:created>
  <dcterms:modified xsi:type="dcterms:W3CDTF">2019-07-10T17:16:00Z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TC010184113082</vt:lpwstr>
  </property>
</Properties>
</file>