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6231EC5" w14:textId="77777777" w:rsidR="00FE6087" w:rsidRDefault="00FE6087"/>
    <w:p w14:paraId="51A84C4E" w14:textId="0081E9B1" w:rsidR="00B5419D" w:rsidRDefault="00B5419D">
      <w:pPr>
        <w:rPr>
          <w:lang w:val="es-ES"/>
        </w:rPr>
      </w:pPr>
    </w:p>
    <w:p w14:paraId="12EEDBA2" w14:textId="5AAEECAA" w:rsidR="00B5419D" w:rsidRDefault="00B5419D" w:rsidP="000E0842">
      <w:pPr>
        <w:ind w:left="142"/>
        <w:rPr>
          <w:rFonts w:ascii="Arial" w:hAnsi="Arial" w:cs="Arial"/>
          <w:b/>
          <w:bCs/>
          <w:color w:val="707270"/>
          <w:sz w:val="28"/>
          <w:szCs w:val="28"/>
          <w:lang w:val="es-ES"/>
        </w:rPr>
      </w:pPr>
      <w:r w:rsidRPr="00C67272">
        <w:rPr>
          <w:rFonts w:ascii="Arial" w:hAnsi="Arial" w:cs="Arial"/>
          <w:b/>
          <w:bCs/>
          <w:color w:val="707270"/>
          <w:sz w:val="28"/>
          <w:szCs w:val="28"/>
          <w:lang w:val="es-ES"/>
        </w:rPr>
        <w:t xml:space="preserve">Comité de </w:t>
      </w:r>
      <w:r w:rsidR="00C84A1C">
        <w:rPr>
          <w:rFonts w:ascii="Arial" w:hAnsi="Arial" w:cs="Arial"/>
          <w:b/>
          <w:bCs/>
          <w:color w:val="707270"/>
          <w:sz w:val="28"/>
          <w:szCs w:val="28"/>
          <w:lang w:val="es-ES"/>
        </w:rPr>
        <w:t>Inversiones</w:t>
      </w:r>
      <w:r w:rsidRPr="00C67272">
        <w:rPr>
          <w:rFonts w:ascii="Arial" w:hAnsi="Arial" w:cs="Arial"/>
          <w:b/>
          <w:bCs/>
          <w:color w:val="707270"/>
          <w:sz w:val="28"/>
          <w:szCs w:val="28"/>
          <w:lang w:val="es-ES"/>
        </w:rPr>
        <w:t xml:space="preserve"> Nuevos Negocios</w:t>
      </w:r>
    </w:p>
    <w:p w14:paraId="0F14333F" w14:textId="77777777" w:rsidR="00C84A1C" w:rsidRDefault="00C84A1C" w:rsidP="000E0842">
      <w:pPr>
        <w:ind w:left="142"/>
        <w:rPr>
          <w:rFonts w:ascii="Arial" w:hAnsi="Arial" w:cs="Arial"/>
          <w:b/>
          <w:bCs/>
          <w:color w:val="707270"/>
          <w:sz w:val="28"/>
          <w:szCs w:val="28"/>
          <w:lang w:val="es-ES"/>
        </w:rPr>
      </w:pPr>
    </w:p>
    <w:tbl>
      <w:tblPr>
        <w:tblStyle w:val="TableGrid"/>
        <w:tblW w:w="0" w:type="auto"/>
        <w:tblCellSpacing w:w="85" w:type="dxa"/>
        <w:tblInd w:w="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76"/>
        <w:gridCol w:w="3194"/>
        <w:gridCol w:w="3279"/>
      </w:tblGrid>
      <w:tr w:rsidR="00933A7E" w14:paraId="4B709A50" w14:textId="77777777" w:rsidTr="00933A7E">
        <w:trPr>
          <w:trHeight w:val="21"/>
          <w:tblCellSpacing w:w="85" w:type="dxa"/>
        </w:trPr>
        <w:tc>
          <w:tcPr>
            <w:tcW w:w="3021" w:type="dxa"/>
            <w:shd w:val="clear" w:color="auto" w:fill="707270"/>
            <w:tcMar>
              <w:top w:w="170" w:type="dxa"/>
              <w:left w:w="170" w:type="dxa"/>
              <w:bottom w:w="57" w:type="dxa"/>
              <w:right w:w="170" w:type="dxa"/>
            </w:tcMar>
            <w:vAlign w:val="center"/>
          </w:tcPr>
          <w:p w14:paraId="7B8EE03B" w14:textId="621A9BC3" w:rsidR="00933A7E" w:rsidRPr="00933A7E" w:rsidRDefault="00933A7E" w:rsidP="00933A7E">
            <w:pPr>
              <w:rPr>
                <w:rFonts w:ascii="Arial" w:hAnsi="Arial" w:cs="Arial"/>
                <w:b/>
                <w:bCs/>
                <w:color w:val="FFFFFF" w:themeColor="background1"/>
                <w:sz w:val="28"/>
                <w:szCs w:val="20"/>
                <w:lang w:val="es-ES"/>
              </w:rPr>
            </w:pPr>
            <w:r>
              <w:rPr>
                <w:rFonts w:ascii="Arial" w:hAnsi="Arial" w:cs="Arial"/>
                <w:color w:val="FFFFFF" w:themeColor="background1"/>
                <w:sz w:val="20"/>
                <w:szCs w:val="20"/>
                <w:lang w:val="es-ES"/>
              </w:rPr>
              <w:t>Acta No. XX</w:t>
            </w:r>
          </w:p>
        </w:tc>
        <w:tc>
          <w:tcPr>
            <w:tcW w:w="3024" w:type="dxa"/>
            <w:shd w:val="clear" w:color="707270" w:fill="AAAAAA"/>
            <w:tcMar>
              <w:top w:w="170" w:type="dxa"/>
              <w:left w:w="170" w:type="dxa"/>
              <w:bottom w:w="57" w:type="dxa"/>
              <w:right w:w="170" w:type="dxa"/>
            </w:tcMar>
            <w:vAlign w:val="center"/>
          </w:tcPr>
          <w:p w14:paraId="333D2FB2" w14:textId="2605413F" w:rsidR="00933A7E" w:rsidRDefault="00933A7E" w:rsidP="00933A7E">
            <w:pPr>
              <w:rPr>
                <w:rFonts w:ascii="Arial" w:hAnsi="Arial" w:cs="Arial"/>
                <w:b/>
                <w:bCs/>
                <w:color w:val="707270"/>
                <w:sz w:val="28"/>
                <w:szCs w:val="28"/>
                <w:lang w:val="es-ES"/>
              </w:rPr>
            </w:pPr>
            <w:r>
              <w:rPr>
                <w:rFonts w:ascii="Arial" w:hAnsi="Arial" w:cs="Arial"/>
                <w:color w:val="FFFFFF" w:themeColor="background1"/>
                <w:sz w:val="20"/>
                <w:szCs w:val="20"/>
                <w:lang w:val="es-ES"/>
              </w:rPr>
              <w:t xml:space="preserve">XX – XX – 2019 </w:t>
            </w:r>
          </w:p>
        </w:tc>
        <w:tc>
          <w:tcPr>
            <w:tcW w:w="3024" w:type="dxa"/>
            <w:shd w:val="clear" w:color="auto" w:fill="C6C7C6"/>
            <w:tcMar>
              <w:top w:w="170" w:type="dxa"/>
              <w:left w:w="170" w:type="dxa"/>
              <w:bottom w:w="57" w:type="dxa"/>
              <w:right w:w="170" w:type="dxa"/>
            </w:tcMar>
            <w:vAlign w:val="center"/>
          </w:tcPr>
          <w:p w14:paraId="4D5B87AB" w14:textId="46A83065" w:rsidR="00933A7E" w:rsidRPr="00933A7E" w:rsidRDefault="00933A7E" w:rsidP="00933A7E">
            <w:pPr>
              <w:rPr>
                <w:rFonts w:ascii="Arial" w:hAnsi="Arial" w:cs="Arial"/>
                <w:b/>
                <w:bCs/>
                <w:color w:val="707270"/>
                <w:sz w:val="28"/>
                <w:szCs w:val="28"/>
                <w:lang w:val="es-ES"/>
              </w:rPr>
            </w:pPr>
            <w:r w:rsidRPr="00933A7E">
              <w:rPr>
                <w:rFonts w:ascii="Arial" w:hAnsi="Arial" w:cs="Arial"/>
                <w:color w:val="707270"/>
                <w:sz w:val="20"/>
                <w:szCs w:val="20"/>
                <w:lang w:val="es-ES"/>
              </w:rPr>
              <w:t xml:space="preserve">X:XX A.M. </w:t>
            </w:r>
          </w:p>
        </w:tc>
      </w:tr>
      <w:tr w:rsidR="00933A7E" w14:paraId="077F99B4" w14:textId="77777777" w:rsidTr="00933A7E">
        <w:trPr>
          <w:trHeight w:val="170"/>
          <w:tblCellSpacing w:w="85" w:type="dxa"/>
        </w:trPr>
        <w:tc>
          <w:tcPr>
            <w:tcW w:w="3021" w:type="dxa"/>
            <w:vMerge w:val="restart"/>
            <w:shd w:val="clear" w:color="auto" w:fill="00ACC8"/>
            <w:tcMar>
              <w:top w:w="170" w:type="dxa"/>
              <w:left w:w="170" w:type="dxa"/>
              <w:bottom w:w="170" w:type="dxa"/>
              <w:right w:w="170" w:type="dxa"/>
            </w:tcMar>
          </w:tcPr>
          <w:p w14:paraId="39DCDE2F" w14:textId="20D2E4A0" w:rsidR="00933A7E" w:rsidRPr="00933A7E" w:rsidRDefault="00643A57" w:rsidP="00933A7E">
            <w:pPr>
              <w:rPr>
                <w:rFonts w:ascii="Arial" w:hAnsi="Arial" w:cs="Arial"/>
                <w:b/>
                <w:bCs/>
                <w:color w:val="FFFFFF" w:themeColor="background1"/>
                <w:sz w:val="22"/>
                <w:szCs w:val="22"/>
                <w:lang w:val="es-ES"/>
              </w:rPr>
            </w:pPr>
            <w:r>
              <w:rPr>
                <w:rFonts w:ascii="Arial" w:hAnsi="Arial" w:cs="Arial"/>
                <w:b/>
                <w:bCs/>
                <w:color w:val="FFFFFF" w:themeColor="background1"/>
                <w:sz w:val="22"/>
                <w:szCs w:val="22"/>
                <w:lang w:val="es-ES"/>
              </w:rPr>
              <w:t>8</w:t>
            </w:r>
            <w:r w:rsidR="00933A7E" w:rsidRPr="00933A7E">
              <w:rPr>
                <w:rFonts w:ascii="Arial" w:hAnsi="Arial" w:cs="Arial"/>
                <w:b/>
                <w:bCs/>
                <w:color w:val="FFFFFF" w:themeColor="background1"/>
                <w:sz w:val="22"/>
                <w:szCs w:val="22"/>
                <w:lang w:val="es-ES"/>
              </w:rPr>
              <w:t>Asistentes</w:t>
            </w:r>
          </w:p>
        </w:tc>
        <w:tc>
          <w:tcPr>
            <w:tcW w:w="0" w:type="auto"/>
            <w:gridSpan w:val="2"/>
            <w:shd w:val="clear" w:color="auto" w:fill="E6E6E6"/>
            <w:tcMar>
              <w:top w:w="170" w:type="dxa"/>
              <w:left w:w="170" w:type="dxa"/>
              <w:bottom w:w="170" w:type="dxa"/>
              <w:right w:w="170" w:type="dxa"/>
            </w:tcMar>
          </w:tcPr>
          <w:p w14:paraId="01F74E33" w14:textId="5847BE25" w:rsidR="00933A7E" w:rsidRDefault="00933A7E" w:rsidP="00933A7E">
            <w:pPr>
              <w:tabs>
                <w:tab w:val="left" w:pos="528"/>
              </w:tabs>
              <w:rPr>
                <w:rFonts w:ascii="Arial" w:hAnsi="Arial" w:cs="Arial"/>
                <w:b/>
                <w:bCs/>
                <w:color w:val="707270"/>
                <w:sz w:val="28"/>
                <w:szCs w:val="28"/>
                <w:lang w:val="es-ES"/>
              </w:rPr>
            </w:pPr>
            <w:r>
              <w:rPr>
                <w:rFonts w:ascii="Arial" w:hAnsi="Arial" w:cs="Arial"/>
                <w:b/>
                <w:bCs/>
                <w:color w:val="707270"/>
                <w:sz w:val="28"/>
                <w:szCs w:val="28"/>
                <w:lang w:val="es-ES"/>
              </w:rPr>
              <w:tab/>
            </w:r>
          </w:p>
        </w:tc>
      </w:tr>
      <w:tr w:rsidR="00933A7E" w14:paraId="69965775" w14:textId="77777777" w:rsidTr="00933A7E">
        <w:trPr>
          <w:trHeight w:val="170"/>
          <w:tblCellSpacing w:w="85" w:type="dxa"/>
        </w:trPr>
        <w:tc>
          <w:tcPr>
            <w:tcW w:w="3021" w:type="dxa"/>
            <w:vMerge/>
            <w:shd w:val="clear" w:color="auto" w:fill="00ACC8"/>
            <w:tcMar>
              <w:top w:w="170" w:type="dxa"/>
              <w:left w:w="170" w:type="dxa"/>
              <w:bottom w:w="170" w:type="dxa"/>
              <w:right w:w="170" w:type="dxa"/>
            </w:tcMar>
          </w:tcPr>
          <w:p w14:paraId="43943859" w14:textId="77777777" w:rsidR="00933A7E" w:rsidRDefault="00933A7E" w:rsidP="00933A7E">
            <w:pPr>
              <w:rPr>
                <w:rFonts w:ascii="Arial" w:hAnsi="Arial" w:cs="Arial"/>
                <w:b/>
                <w:bCs/>
                <w:color w:val="707270"/>
                <w:sz w:val="28"/>
                <w:szCs w:val="28"/>
                <w:lang w:val="es-ES"/>
              </w:rPr>
            </w:pPr>
          </w:p>
        </w:tc>
        <w:tc>
          <w:tcPr>
            <w:tcW w:w="6218" w:type="dxa"/>
            <w:gridSpan w:val="2"/>
            <w:shd w:val="clear" w:color="auto" w:fill="E6E6E6"/>
            <w:tcMar>
              <w:top w:w="170" w:type="dxa"/>
              <w:left w:w="170" w:type="dxa"/>
              <w:bottom w:w="170" w:type="dxa"/>
              <w:right w:w="170" w:type="dxa"/>
            </w:tcMar>
          </w:tcPr>
          <w:p w14:paraId="1D127EC7" w14:textId="77777777" w:rsidR="00933A7E" w:rsidRDefault="00933A7E" w:rsidP="00933A7E">
            <w:pPr>
              <w:rPr>
                <w:rFonts w:ascii="Arial" w:hAnsi="Arial" w:cs="Arial"/>
                <w:b/>
                <w:bCs/>
                <w:color w:val="707270"/>
                <w:sz w:val="28"/>
                <w:szCs w:val="28"/>
                <w:lang w:val="es-ES"/>
              </w:rPr>
            </w:pPr>
          </w:p>
        </w:tc>
      </w:tr>
      <w:tr w:rsidR="00933A7E" w14:paraId="3A2CF427" w14:textId="77777777" w:rsidTr="00933A7E">
        <w:trPr>
          <w:trHeight w:val="170"/>
          <w:tblCellSpacing w:w="85" w:type="dxa"/>
        </w:trPr>
        <w:tc>
          <w:tcPr>
            <w:tcW w:w="3021" w:type="dxa"/>
            <w:vMerge/>
            <w:shd w:val="clear" w:color="auto" w:fill="00ACC8"/>
            <w:tcMar>
              <w:top w:w="170" w:type="dxa"/>
              <w:left w:w="170" w:type="dxa"/>
              <w:bottom w:w="170" w:type="dxa"/>
              <w:right w:w="170" w:type="dxa"/>
            </w:tcMar>
          </w:tcPr>
          <w:p w14:paraId="730EAD94" w14:textId="77777777" w:rsidR="00933A7E" w:rsidRDefault="00933A7E" w:rsidP="00933A7E">
            <w:pPr>
              <w:rPr>
                <w:rFonts w:ascii="Arial" w:hAnsi="Arial" w:cs="Arial"/>
                <w:b/>
                <w:bCs/>
                <w:color w:val="707270"/>
                <w:sz w:val="28"/>
                <w:szCs w:val="28"/>
                <w:lang w:val="es-ES"/>
              </w:rPr>
            </w:pPr>
          </w:p>
        </w:tc>
        <w:tc>
          <w:tcPr>
            <w:tcW w:w="6218" w:type="dxa"/>
            <w:gridSpan w:val="2"/>
            <w:shd w:val="clear" w:color="auto" w:fill="E6E6E6"/>
            <w:tcMar>
              <w:top w:w="170" w:type="dxa"/>
              <w:left w:w="170" w:type="dxa"/>
              <w:bottom w:w="170" w:type="dxa"/>
              <w:right w:w="170" w:type="dxa"/>
            </w:tcMar>
          </w:tcPr>
          <w:p w14:paraId="6F08A849" w14:textId="77777777" w:rsidR="00933A7E" w:rsidRDefault="00933A7E" w:rsidP="00933A7E">
            <w:pPr>
              <w:rPr>
                <w:rFonts w:ascii="Arial" w:hAnsi="Arial" w:cs="Arial"/>
                <w:b/>
                <w:bCs/>
                <w:color w:val="707270"/>
                <w:sz w:val="28"/>
                <w:szCs w:val="28"/>
                <w:lang w:val="es-ES"/>
              </w:rPr>
            </w:pPr>
          </w:p>
        </w:tc>
      </w:tr>
      <w:tr w:rsidR="00933A7E" w14:paraId="1151D774" w14:textId="77777777" w:rsidTr="00933A7E">
        <w:trPr>
          <w:trHeight w:val="170"/>
          <w:tblCellSpacing w:w="85" w:type="dxa"/>
        </w:trPr>
        <w:tc>
          <w:tcPr>
            <w:tcW w:w="3021" w:type="dxa"/>
            <w:vMerge/>
            <w:shd w:val="clear" w:color="auto" w:fill="00ACC8"/>
            <w:tcMar>
              <w:top w:w="170" w:type="dxa"/>
              <w:left w:w="170" w:type="dxa"/>
              <w:bottom w:w="170" w:type="dxa"/>
              <w:right w:w="170" w:type="dxa"/>
            </w:tcMar>
          </w:tcPr>
          <w:p w14:paraId="75031BA0" w14:textId="77777777" w:rsidR="00933A7E" w:rsidRDefault="00933A7E" w:rsidP="00933A7E">
            <w:pPr>
              <w:rPr>
                <w:rFonts w:ascii="Arial" w:hAnsi="Arial" w:cs="Arial"/>
                <w:b/>
                <w:bCs/>
                <w:color w:val="707270"/>
                <w:sz w:val="28"/>
                <w:szCs w:val="28"/>
                <w:lang w:val="es-ES"/>
              </w:rPr>
            </w:pPr>
          </w:p>
        </w:tc>
        <w:tc>
          <w:tcPr>
            <w:tcW w:w="6218" w:type="dxa"/>
            <w:gridSpan w:val="2"/>
            <w:shd w:val="clear" w:color="auto" w:fill="E6E6E6"/>
            <w:tcMar>
              <w:top w:w="170" w:type="dxa"/>
              <w:left w:w="170" w:type="dxa"/>
              <w:bottom w:w="170" w:type="dxa"/>
              <w:right w:w="170" w:type="dxa"/>
            </w:tcMar>
          </w:tcPr>
          <w:p w14:paraId="45455EC7" w14:textId="77777777" w:rsidR="00933A7E" w:rsidRDefault="00933A7E" w:rsidP="00933A7E">
            <w:pPr>
              <w:rPr>
                <w:rFonts w:ascii="Arial" w:hAnsi="Arial" w:cs="Arial"/>
                <w:b/>
                <w:bCs/>
                <w:color w:val="707270"/>
                <w:sz w:val="28"/>
                <w:szCs w:val="28"/>
                <w:lang w:val="es-ES"/>
              </w:rPr>
            </w:pPr>
          </w:p>
        </w:tc>
      </w:tr>
      <w:tr w:rsidR="00933A7E" w14:paraId="59D7DDBC" w14:textId="77777777" w:rsidTr="00933A7E">
        <w:trPr>
          <w:trHeight w:val="440"/>
          <w:tblCellSpacing w:w="85" w:type="dxa"/>
        </w:trPr>
        <w:tc>
          <w:tcPr>
            <w:tcW w:w="3021" w:type="dxa"/>
            <w:vMerge/>
            <w:shd w:val="clear" w:color="auto" w:fill="00ACC8"/>
            <w:tcMar>
              <w:top w:w="170" w:type="dxa"/>
              <w:left w:w="170" w:type="dxa"/>
              <w:bottom w:w="170" w:type="dxa"/>
              <w:right w:w="170" w:type="dxa"/>
            </w:tcMar>
          </w:tcPr>
          <w:p w14:paraId="0B8845A8" w14:textId="77777777" w:rsidR="00933A7E" w:rsidRDefault="00933A7E" w:rsidP="00933A7E">
            <w:pPr>
              <w:rPr>
                <w:rFonts w:ascii="Arial" w:hAnsi="Arial" w:cs="Arial"/>
                <w:b/>
                <w:bCs/>
                <w:color w:val="707270"/>
                <w:sz w:val="28"/>
                <w:szCs w:val="28"/>
                <w:lang w:val="es-ES"/>
              </w:rPr>
            </w:pPr>
          </w:p>
        </w:tc>
        <w:tc>
          <w:tcPr>
            <w:tcW w:w="6218" w:type="dxa"/>
            <w:gridSpan w:val="2"/>
            <w:shd w:val="clear" w:color="auto" w:fill="E6E6E6"/>
            <w:tcMar>
              <w:top w:w="170" w:type="dxa"/>
              <w:left w:w="170" w:type="dxa"/>
              <w:bottom w:w="170" w:type="dxa"/>
              <w:right w:w="170" w:type="dxa"/>
            </w:tcMar>
          </w:tcPr>
          <w:p w14:paraId="3DF77888" w14:textId="77777777" w:rsidR="00933A7E" w:rsidRDefault="00933A7E" w:rsidP="00933A7E">
            <w:pPr>
              <w:rPr>
                <w:rFonts w:ascii="Arial" w:hAnsi="Arial" w:cs="Arial"/>
                <w:b/>
                <w:bCs/>
                <w:color w:val="707270"/>
                <w:sz w:val="28"/>
                <w:szCs w:val="28"/>
                <w:lang w:val="es-ES"/>
              </w:rPr>
            </w:pPr>
          </w:p>
        </w:tc>
      </w:tr>
      <w:tr w:rsidR="00933A7E" w14:paraId="2396E2C4" w14:textId="77777777" w:rsidTr="003C6E83">
        <w:trPr>
          <w:trHeight w:val="1349"/>
          <w:tblCellSpacing w:w="85" w:type="dxa"/>
        </w:trPr>
        <w:tc>
          <w:tcPr>
            <w:tcW w:w="3021" w:type="dxa"/>
            <w:shd w:val="clear" w:color="auto" w:fill="00ACC8"/>
            <w:tcMar>
              <w:top w:w="170" w:type="dxa"/>
              <w:left w:w="170" w:type="dxa"/>
              <w:bottom w:w="170" w:type="dxa"/>
              <w:right w:w="170" w:type="dxa"/>
            </w:tcMar>
          </w:tcPr>
          <w:p w14:paraId="4A7D0370" w14:textId="38F9C4B1" w:rsidR="00933A7E" w:rsidRDefault="001B5DD9" w:rsidP="00933A7E">
            <w:pPr>
              <w:rPr>
                <w:rFonts w:ascii="Arial" w:hAnsi="Arial" w:cs="Arial"/>
                <w:b/>
                <w:bCs/>
                <w:color w:val="FFFFFF" w:themeColor="background1"/>
                <w:sz w:val="22"/>
                <w:szCs w:val="22"/>
                <w:lang w:val="es-ES"/>
              </w:rPr>
            </w:pPr>
            <w:r>
              <w:rPr>
                <w:rFonts w:ascii="Arial" w:hAnsi="Arial" w:cs="Arial"/>
                <w:b/>
                <w:bCs/>
                <w:color w:val="FFFFFF" w:themeColor="background1"/>
                <w:sz w:val="22"/>
                <w:szCs w:val="22"/>
                <w:lang w:val="es-ES"/>
              </w:rPr>
              <w:t>Temas</w:t>
            </w:r>
          </w:p>
          <w:p w14:paraId="45383116" w14:textId="60FB8E72" w:rsidR="001B5DD9" w:rsidRDefault="001B5DD9" w:rsidP="00933A7E">
            <w:pPr>
              <w:rPr>
                <w:rFonts w:ascii="Arial" w:hAnsi="Arial" w:cs="Arial"/>
                <w:b/>
                <w:bCs/>
                <w:color w:val="707270"/>
                <w:sz w:val="28"/>
                <w:szCs w:val="28"/>
                <w:lang w:val="es-ES"/>
              </w:rPr>
            </w:pPr>
            <w:r>
              <w:rPr>
                <w:rFonts w:ascii="Arial" w:hAnsi="Arial" w:cs="Arial"/>
                <w:b/>
                <w:bCs/>
                <w:color w:val="FFFFFF" w:themeColor="background1"/>
                <w:sz w:val="22"/>
                <w:szCs w:val="22"/>
                <w:lang w:val="es-ES"/>
              </w:rPr>
              <w:t>tratados</w:t>
            </w:r>
          </w:p>
        </w:tc>
        <w:tc>
          <w:tcPr>
            <w:tcW w:w="6218" w:type="dxa"/>
            <w:gridSpan w:val="2"/>
            <w:shd w:val="clear" w:color="auto" w:fill="E6E6E6"/>
            <w:tcMar>
              <w:top w:w="170" w:type="dxa"/>
              <w:left w:w="170" w:type="dxa"/>
              <w:bottom w:w="170" w:type="dxa"/>
              <w:right w:w="170" w:type="dxa"/>
            </w:tcMar>
          </w:tcPr>
          <w:p w14:paraId="38189EF5" w14:textId="54A3FFBD" w:rsidR="00933A7E" w:rsidRPr="001B5DD9" w:rsidRDefault="00933A7E" w:rsidP="001B5DD9">
            <w:pPr>
              <w:pStyle w:val="ListParagraph"/>
              <w:numPr>
                <w:ilvl w:val="0"/>
                <w:numId w:val="27"/>
              </w:numPr>
              <w:rPr>
                <w:rFonts w:ascii="Arial" w:hAnsi="Arial" w:cs="Arial"/>
                <w:b/>
                <w:bCs/>
                <w:color w:val="707270"/>
                <w:sz w:val="28"/>
                <w:szCs w:val="28"/>
                <w:lang w:val="es-ES"/>
              </w:rPr>
            </w:pPr>
          </w:p>
        </w:tc>
      </w:tr>
      <w:tr w:rsidR="001B5DD9" w14:paraId="02862607" w14:textId="77777777" w:rsidTr="001B5DD9">
        <w:trPr>
          <w:trHeight w:val="321"/>
          <w:tblCellSpacing w:w="85" w:type="dxa"/>
        </w:trPr>
        <w:tc>
          <w:tcPr>
            <w:tcW w:w="3021" w:type="dxa"/>
            <w:shd w:val="clear" w:color="auto" w:fill="00ACC8"/>
            <w:tcMar>
              <w:top w:w="170" w:type="dxa"/>
              <w:left w:w="170" w:type="dxa"/>
              <w:bottom w:w="170" w:type="dxa"/>
              <w:right w:w="170" w:type="dxa"/>
            </w:tcMar>
            <w:vAlign w:val="center"/>
          </w:tcPr>
          <w:p w14:paraId="6E8630CC" w14:textId="4F91B0D5" w:rsidR="001B5DD9" w:rsidRDefault="001B5DD9" w:rsidP="001B5DD9">
            <w:pPr>
              <w:rPr>
                <w:rFonts w:ascii="Arial" w:hAnsi="Arial" w:cs="Arial"/>
                <w:b/>
                <w:bCs/>
                <w:color w:val="707270"/>
                <w:sz w:val="28"/>
                <w:szCs w:val="28"/>
                <w:lang w:val="es-ES"/>
              </w:rPr>
            </w:pPr>
            <w:r w:rsidRPr="00C67272">
              <w:rPr>
                <w:rFonts w:ascii="Arial" w:hAnsi="Arial" w:cs="Arial"/>
                <w:b/>
                <w:bCs/>
                <w:color w:val="FFFFFF" w:themeColor="background1"/>
                <w:sz w:val="21"/>
                <w:szCs w:val="21"/>
                <w:lang w:val="es-ES"/>
              </w:rPr>
              <w:t>Elaborada por</w:t>
            </w:r>
          </w:p>
        </w:tc>
        <w:tc>
          <w:tcPr>
            <w:tcW w:w="6218" w:type="dxa"/>
            <w:gridSpan w:val="2"/>
            <w:shd w:val="clear" w:color="auto" w:fill="B1E7EF"/>
            <w:tcMar>
              <w:top w:w="170" w:type="dxa"/>
              <w:left w:w="170" w:type="dxa"/>
              <w:bottom w:w="170" w:type="dxa"/>
              <w:right w:w="170" w:type="dxa"/>
            </w:tcMar>
            <w:vAlign w:val="center"/>
          </w:tcPr>
          <w:p w14:paraId="191CD78E" w14:textId="72BDC8B5" w:rsidR="001B5DD9" w:rsidRDefault="001B5DD9" w:rsidP="001B5DD9">
            <w:pPr>
              <w:rPr>
                <w:rFonts w:ascii="Arial" w:hAnsi="Arial" w:cs="Arial"/>
                <w:b/>
                <w:bCs/>
                <w:color w:val="707270"/>
                <w:sz w:val="28"/>
                <w:szCs w:val="28"/>
                <w:lang w:val="es-ES"/>
              </w:rPr>
            </w:pPr>
            <w:r w:rsidRPr="00756033">
              <w:rPr>
                <w:rFonts w:ascii="Arial" w:hAnsi="Arial" w:cs="Arial"/>
                <w:bCs/>
                <w:color w:val="707270"/>
                <w:sz w:val="21"/>
                <w:szCs w:val="21"/>
                <w:lang w:val="es-ES"/>
              </w:rPr>
              <w:t>XXX</w:t>
            </w:r>
          </w:p>
        </w:tc>
      </w:tr>
    </w:tbl>
    <w:p w14:paraId="14FEB40F" w14:textId="77777777" w:rsidR="00C84A1C" w:rsidRDefault="00C84A1C" w:rsidP="000E0842">
      <w:pPr>
        <w:ind w:left="142"/>
        <w:rPr>
          <w:rFonts w:ascii="Arial" w:hAnsi="Arial" w:cs="Arial"/>
          <w:b/>
          <w:bCs/>
          <w:color w:val="707270"/>
          <w:sz w:val="28"/>
          <w:szCs w:val="28"/>
          <w:lang w:val="es-ES"/>
        </w:rPr>
      </w:pPr>
    </w:p>
    <w:p w14:paraId="0A4E5175" w14:textId="77777777" w:rsidR="00C84A1C" w:rsidRDefault="00C84A1C" w:rsidP="000E0842">
      <w:pPr>
        <w:ind w:left="142"/>
        <w:rPr>
          <w:rFonts w:ascii="Arial" w:hAnsi="Arial" w:cs="Arial"/>
          <w:b/>
          <w:bCs/>
          <w:color w:val="707270"/>
          <w:sz w:val="28"/>
          <w:szCs w:val="28"/>
          <w:lang w:val="es-ES"/>
        </w:rPr>
      </w:pPr>
    </w:p>
    <w:p w14:paraId="7997BD35" w14:textId="77777777" w:rsidR="00C84A1C" w:rsidRDefault="00C84A1C" w:rsidP="000E0842">
      <w:pPr>
        <w:ind w:left="142"/>
        <w:rPr>
          <w:rFonts w:ascii="Arial" w:hAnsi="Arial" w:cs="Arial"/>
          <w:b/>
          <w:bCs/>
          <w:color w:val="707270"/>
          <w:sz w:val="28"/>
          <w:szCs w:val="28"/>
          <w:lang w:val="es-ES"/>
        </w:rPr>
      </w:pPr>
    </w:p>
    <w:p w14:paraId="7E902E69" w14:textId="0998467E" w:rsidR="00B5419D" w:rsidRPr="00B5419D" w:rsidRDefault="002A5121">
      <w:pPr>
        <w:rPr>
          <w:rFonts w:ascii="Arial" w:hAnsi="Arial" w:cs="Arial"/>
          <w:b/>
          <w:bCs/>
          <w:color w:val="56565A"/>
          <w:sz w:val="28"/>
          <w:szCs w:val="28"/>
          <w:lang w:val="es-ES"/>
        </w:rPr>
      </w:pPr>
      <w:r>
        <w:rPr>
          <w:rFonts w:ascii="Arial" w:hAnsi="Arial" w:cs="Arial"/>
          <w:b/>
          <w:bCs/>
          <w:color w:val="56565A"/>
          <w:sz w:val="28"/>
          <w:szCs w:val="28"/>
          <w:lang w:val="es-ES"/>
        </w:rPr>
        <w:br w:type="textWrapping" w:clear="all"/>
      </w:r>
    </w:p>
    <w:p w14:paraId="70FB8FBD" w14:textId="062D75F6" w:rsidR="001C26D9" w:rsidRDefault="001C26D9">
      <w:pPr>
        <w:rPr>
          <w:lang w:val="es-ES"/>
        </w:rPr>
      </w:pPr>
    </w:p>
    <w:p w14:paraId="19131B23" w14:textId="0D04CD1C" w:rsidR="007A7904" w:rsidRDefault="007A7904">
      <w:pPr>
        <w:rPr>
          <w:lang w:val="es-ES"/>
        </w:rPr>
      </w:pPr>
    </w:p>
    <w:p w14:paraId="0C3D51EA" w14:textId="277C2DF7" w:rsidR="007A7904" w:rsidRDefault="007A7904">
      <w:pPr>
        <w:rPr>
          <w:lang w:val="es-ES"/>
        </w:rPr>
      </w:pPr>
    </w:p>
    <w:p w14:paraId="61FC19CC" w14:textId="1F768260" w:rsidR="007A7904" w:rsidRDefault="007A7904">
      <w:pPr>
        <w:rPr>
          <w:lang w:val="es-ES"/>
        </w:rPr>
      </w:pPr>
    </w:p>
    <w:p w14:paraId="2074597F" w14:textId="2A9A0E97" w:rsidR="007A7904" w:rsidRDefault="007A7904">
      <w:pPr>
        <w:rPr>
          <w:lang w:val="es-ES"/>
        </w:rPr>
      </w:pPr>
    </w:p>
    <w:p w14:paraId="732E8C32" w14:textId="5BC55618" w:rsidR="007A7904" w:rsidRDefault="007A7904">
      <w:pPr>
        <w:rPr>
          <w:lang w:val="es-ES"/>
        </w:rPr>
      </w:pPr>
    </w:p>
    <w:p w14:paraId="3C84C158" w14:textId="4BFA12A7" w:rsidR="007A7904" w:rsidRDefault="007A7904">
      <w:pPr>
        <w:rPr>
          <w:lang w:val="es-ES"/>
        </w:rPr>
      </w:pPr>
    </w:p>
    <w:p w14:paraId="53AA67A9" w14:textId="4B5793D0" w:rsidR="007A7904" w:rsidRDefault="007A7904">
      <w:pPr>
        <w:rPr>
          <w:lang w:val="es-ES"/>
        </w:rPr>
      </w:pPr>
    </w:p>
    <w:p w14:paraId="79CE6F19" w14:textId="7F88F86E" w:rsidR="007A7904" w:rsidRDefault="007A7904">
      <w:pPr>
        <w:rPr>
          <w:lang w:val="es-ES"/>
        </w:rPr>
      </w:pPr>
    </w:p>
    <w:p w14:paraId="44AF98F5" w14:textId="1F8BD8BB" w:rsidR="007A7904" w:rsidRDefault="007A7904">
      <w:pPr>
        <w:rPr>
          <w:lang w:val="es-ES"/>
        </w:rPr>
      </w:pPr>
    </w:p>
    <w:p w14:paraId="53063CB9" w14:textId="3154674A" w:rsidR="007A7904" w:rsidRDefault="007A7904">
      <w:pPr>
        <w:rPr>
          <w:lang w:val="es-ES"/>
        </w:rPr>
      </w:pPr>
    </w:p>
    <w:p w14:paraId="0E0B52CF" w14:textId="63748944" w:rsidR="007A7904" w:rsidRDefault="007A7904">
      <w:pPr>
        <w:rPr>
          <w:lang w:val="es-ES"/>
        </w:rPr>
      </w:pPr>
    </w:p>
    <w:p w14:paraId="08C2ED24" w14:textId="39104616" w:rsidR="007A7904" w:rsidRDefault="007A7904">
      <w:pPr>
        <w:rPr>
          <w:lang w:val="es-ES"/>
        </w:rPr>
      </w:pPr>
    </w:p>
    <w:p w14:paraId="405D82D3" w14:textId="5E70A168" w:rsidR="007A7904" w:rsidRDefault="007A7904">
      <w:pPr>
        <w:rPr>
          <w:lang w:val="es-ES"/>
        </w:rPr>
      </w:pPr>
    </w:p>
    <w:p w14:paraId="21ECFAEF" w14:textId="1B6368BC" w:rsidR="007A7904" w:rsidRDefault="007A7904">
      <w:pPr>
        <w:rPr>
          <w:lang w:val="es-ES"/>
        </w:rPr>
      </w:pPr>
    </w:p>
    <w:p w14:paraId="4FB5B9D4" w14:textId="09A6E970" w:rsidR="007A7904" w:rsidRDefault="007A7904">
      <w:pPr>
        <w:rPr>
          <w:lang w:val="es-ES"/>
        </w:rPr>
      </w:pPr>
    </w:p>
    <w:p w14:paraId="635624FC" w14:textId="7AD5B355" w:rsidR="007A7904" w:rsidRDefault="007A7904">
      <w:pPr>
        <w:rPr>
          <w:lang w:val="es-ES"/>
        </w:rPr>
      </w:pPr>
    </w:p>
    <w:p w14:paraId="734DB145" w14:textId="0696ABC4" w:rsidR="007A7904" w:rsidRDefault="007A7904">
      <w:pPr>
        <w:rPr>
          <w:lang w:val="es-ES"/>
        </w:rPr>
      </w:pPr>
    </w:p>
    <w:p w14:paraId="5D482FE1" w14:textId="3561B4FD" w:rsidR="007A7904" w:rsidRDefault="007A7904">
      <w:pPr>
        <w:rPr>
          <w:lang w:val="es-ES"/>
        </w:rPr>
      </w:pPr>
    </w:p>
    <w:p w14:paraId="0069171F" w14:textId="5AA89F22" w:rsidR="007A7904" w:rsidRDefault="007A7904">
      <w:pPr>
        <w:rPr>
          <w:lang w:val="es-ES"/>
        </w:rPr>
      </w:pPr>
    </w:p>
    <w:p w14:paraId="11EDAEE7" w14:textId="665B83B8" w:rsidR="007A7904" w:rsidRDefault="007A7904">
      <w:pPr>
        <w:rPr>
          <w:lang w:val="es-ES"/>
        </w:rPr>
      </w:pPr>
    </w:p>
    <w:p w14:paraId="5FD925B3" w14:textId="28882789" w:rsidR="007A7904" w:rsidRDefault="007A7904">
      <w:pPr>
        <w:rPr>
          <w:lang w:val="es-ES"/>
        </w:rPr>
      </w:pPr>
    </w:p>
    <w:p w14:paraId="0A616EA4" w14:textId="77777777" w:rsidR="007A7904" w:rsidRDefault="007A7904">
      <w:pPr>
        <w:rPr>
          <w:lang w:val="es-ES"/>
        </w:rPr>
      </w:pPr>
      <w:bookmarkStart w:id="0" w:name="_GoBack"/>
      <w:bookmarkEnd w:id="0"/>
    </w:p>
    <w:sectPr w:rsidR="007A7904" w:rsidSect="004551D8">
      <w:headerReference w:type="default" r:id="rId8"/>
      <w:footerReference w:type="default" r:id="rId9"/>
      <w:pgSz w:w="11907" w:h="16839"/>
      <w:pgMar w:top="1080" w:right="1008" w:bottom="1080" w:left="1008" w:header="567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DE41136" w14:textId="77777777" w:rsidR="002C7E37" w:rsidRDefault="002C7E37">
      <w:r>
        <w:separator/>
      </w:r>
    </w:p>
  </w:endnote>
  <w:endnote w:type="continuationSeparator" w:id="0">
    <w:p w14:paraId="01B4677F" w14:textId="77777777" w:rsidR="002C7E37" w:rsidRDefault="002C7E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A26D33" w14:textId="0FA81D54" w:rsidR="0072331D" w:rsidRPr="00C67272" w:rsidRDefault="00D26F85" w:rsidP="00C67272">
    <w:pPr>
      <w:pStyle w:val="Footer"/>
      <w:rPr>
        <w:rFonts w:ascii="Arial" w:hAnsi="Arial"/>
        <w:color w:val="707270"/>
      </w:rPr>
    </w:pPr>
    <w:r>
      <w:rPr>
        <w:rFonts w:ascii="Arial" w:hAnsi="Arial"/>
        <w:noProof/>
        <w:color w:val="707270"/>
        <w:lang w:val="en-US" w:bidi="ar-SA"/>
      </w:rPr>
      <w:drawing>
        <wp:anchor distT="0" distB="0" distL="114300" distR="114300" simplePos="0" relativeHeight="251661312" behindDoc="0" locked="0" layoutInCell="1" allowOverlap="1" wp14:anchorId="552BF1D8" wp14:editId="64D66330">
          <wp:simplePos x="0" y="0"/>
          <wp:positionH relativeFrom="column">
            <wp:posOffset>4832616</wp:posOffset>
          </wp:positionH>
          <wp:positionV relativeFrom="paragraph">
            <wp:posOffset>-119380</wp:posOffset>
          </wp:positionV>
          <wp:extent cx="1532255" cy="351790"/>
          <wp:effectExtent l="0" t="0" r="0" b="0"/>
          <wp:wrapThrough wrapText="bothSides">
            <wp:wrapPolygon edited="0">
              <wp:start x="16471" y="1560"/>
              <wp:lineTo x="1074" y="7798"/>
              <wp:lineTo x="1074" y="15596"/>
              <wp:lineTo x="10384" y="18715"/>
              <wp:lineTo x="19693" y="18715"/>
              <wp:lineTo x="20051" y="15596"/>
              <wp:lineTo x="19693" y="1560"/>
              <wp:lineTo x="16471" y="1560"/>
            </wp:wrapPolygon>
          </wp:wrapThrough>
          <wp:docPr id="1" name="Picture 1" descr="../../../Downloads/Veronorte-0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../../../Downloads/Veronorte-02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2255" cy="3517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F5BEA" w:rsidRPr="00D51E61">
      <w:rPr>
        <w:rFonts w:ascii="Arial" w:hAnsi="Arial"/>
        <w:b/>
        <w:bCs/>
        <w:color w:val="0054A7"/>
        <w:lang w:val="es-ES_tradnl"/>
      </w:rPr>
      <w:t>Acta</w:t>
    </w:r>
    <w:r w:rsidR="00C67272" w:rsidRPr="00C67272">
      <w:rPr>
        <w:rFonts w:ascii="Arial" w:hAnsi="Arial"/>
        <w:b/>
        <w:bCs/>
        <w:color w:val="0054A7"/>
      </w:rPr>
      <w:t xml:space="preserve"> No. X –</w:t>
    </w:r>
    <w:r w:rsidR="00C67272" w:rsidRPr="00C67272">
      <w:rPr>
        <w:rFonts w:ascii="Arial" w:hAnsi="Arial"/>
        <w:color w:val="0054A7"/>
      </w:rPr>
      <w:t xml:space="preserve"> </w:t>
    </w:r>
    <w:r w:rsidR="00C67272" w:rsidRPr="00C67272">
      <w:rPr>
        <w:rFonts w:ascii="Arial" w:hAnsi="Arial"/>
        <w:color w:val="707270"/>
      </w:rPr>
      <w:t xml:space="preserve">00 – 00 </w:t>
    </w:r>
    <w:r w:rsidR="00817B25">
      <w:rPr>
        <w:rFonts w:ascii="Arial" w:hAnsi="Arial"/>
        <w:color w:val="707270"/>
      </w:rPr>
      <w:t>–</w:t>
    </w:r>
    <w:r w:rsidR="00C67272" w:rsidRPr="00C67272">
      <w:rPr>
        <w:rFonts w:ascii="Arial" w:hAnsi="Arial"/>
        <w:color w:val="707270"/>
      </w:rPr>
      <w:t xml:space="preserve"> 2019</w:t>
    </w:r>
    <w:r w:rsidR="00817B25">
      <w:rPr>
        <w:rFonts w:ascii="Arial" w:hAnsi="Arial"/>
        <w:color w:val="707270"/>
      </w:rPr>
      <w:t xml:space="preserve">                                                                                                         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FDC68B4" w14:textId="77777777" w:rsidR="002C7E37" w:rsidRDefault="002C7E37">
      <w:r>
        <w:separator/>
      </w:r>
    </w:p>
  </w:footnote>
  <w:footnote w:type="continuationSeparator" w:id="0">
    <w:p w14:paraId="661F7ED4" w14:textId="77777777" w:rsidR="002C7E37" w:rsidRDefault="002C7E3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A23BB4A" w14:textId="716FE935" w:rsidR="00607EE5" w:rsidRDefault="004551D8" w:rsidP="00FE6087">
    <w:pPr>
      <w:pStyle w:val="Header"/>
    </w:pPr>
    <w:r>
      <w:rPr>
        <w:noProof/>
        <w:lang w:val="en-US" w:bidi="ar-SA"/>
      </w:rPr>
      <w:drawing>
        <wp:anchor distT="0" distB="0" distL="114300" distR="114300" simplePos="0" relativeHeight="251663360" behindDoc="0" locked="0" layoutInCell="1" allowOverlap="1" wp14:anchorId="15013984" wp14:editId="7E93C0EA">
          <wp:simplePos x="0" y="0"/>
          <wp:positionH relativeFrom="column">
            <wp:posOffset>80645</wp:posOffset>
          </wp:positionH>
          <wp:positionV relativeFrom="paragraph">
            <wp:posOffset>124226</wp:posOffset>
          </wp:positionV>
          <wp:extent cx="829310" cy="125730"/>
          <wp:effectExtent l="0" t="0" r="0" b="1270"/>
          <wp:wrapThrough wrapText="bothSides">
            <wp:wrapPolygon edited="0">
              <wp:start x="0" y="0"/>
              <wp:lineTo x="0" y="19636"/>
              <wp:lineTo x="21170" y="19636"/>
              <wp:lineTo x="21170" y="0"/>
              <wp:lineTo x="0" y="0"/>
            </wp:wrapPolygon>
          </wp:wrapThrough>
          <wp:docPr id="50" name="Picture 50" descr="../../../SUR_creacion_sistema_innovacion/ventures/logo-03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../../../SUR_creacion_sistema_innovacion/ventures/logo-03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29310" cy="1257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02E0E">
      <w:rPr>
        <w:noProof/>
        <w:lang w:val="en-US" w:bidi="ar-SA"/>
      </w:rPr>
      <w:drawing>
        <wp:anchor distT="0" distB="0" distL="114300" distR="114300" simplePos="0" relativeHeight="251665408" behindDoc="0" locked="0" layoutInCell="1" allowOverlap="1" wp14:anchorId="6A3E54FB" wp14:editId="41558A10">
          <wp:simplePos x="0" y="0"/>
          <wp:positionH relativeFrom="column">
            <wp:posOffset>5187315</wp:posOffset>
          </wp:positionH>
          <wp:positionV relativeFrom="paragraph">
            <wp:posOffset>-31750</wp:posOffset>
          </wp:positionV>
          <wp:extent cx="1031333" cy="360000"/>
          <wp:effectExtent l="0" t="0" r="10160" b="0"/>
          <wp:wrapThrough wrapText="bothSides">
            <wp:wrapPolygon edited="0">
              <wp:start x="0" y="0"/>
              <wp:lineTo x="0" y="19845"/>
              <wp:lineTo x="21281" y="19845"/>
              <wp:lineTo x="21281" y="0"/>
              <wp:lineTo x="0" y="0"/>
            </wp:wrapPolygon>
          </wp:wrapThrough>
          <wp:docPr id="51" name="Picture 51" descr="../../../SUR_creacion_sistema_innovacion/ventures/logos-0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../../../SUR_creacion_sistema_innovacion/ventures/logos-02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1333" cy="36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2331D" w:rsidRPr="0072331D">
      <w:t xml:space="preserve"> </w:t>
    </w:r>
    <w:r w:rsidR="0072331D">
      <w:t xml:space="preserve"> </w:t>
    </w:r>
    <w:r w:rsidR="00FE6087">
      <w:t xml:space="preserve">                                                                                                                            </w:t>
    </w:r>
  </w:p>
  <w:p w14:paraId="57D4E08B" w14:textId="3BB031B6" w:rsidR="00607EE5" w:rsidRDefault="00607EE5">
    <w:pPr>
      <w:pStyle w:val="Header"/>
    </w:pPr>
  </w:p>
  <w:p w14:paraId="59AFB7C8" w14:textId="77777777" w:rsidR="00B11275" w:rsidRDefault="00B11275">
    <w:pPr>
      <w:pStyle w:val="Header"/>
    </w:pPr>
  </w:p>
  <w:p w14:paraId="045BC242" w14:textId="77777777" w:rsidR="00B11275" w:rsidRDefault="00B11275">
    <w:pPr>
      <w:pStyle w:val="Header"/>
    </w:pPr>
  </w:p>
  <w:p w14:paraId="4F381A98" w14:textId="77777777" w:rsidR="00B11275" w:rsidRDefault="00B1127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2C41B44"/>
    <w:multiLevelType w:val="hybridMultilevel"/>
    <w:tmpl w:val="6700C0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7F5A03"/>
    <w:multiLevelType w:val="hybridMultilevel"/>
    <w:tmpl w:val="F1444526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7972C9F"/>
    <w:multiLevelType w:val="hybridMultilevel"/>
    <w:tmpl w:val="0D92E6DE"/>
    <w:lvl w:ilvl="0" w:tplc="2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8FA5DBE"/>
    <w:multiLevelType w:val="hybridMultilevel"/>
    <w:tmpl w:val="325AF18E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0A0D68"/>
    <w:multiLevelType w:val="hybridMultilevel"/>
    <w:tmpl w:val="EDC2D860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BC21F9C"/>
    <w:multiLevelType w:val="hybridMultilevel"/>
    <w:tmpl w:val="951AB2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CE95C65"/>
    <w:multiLevelType w:val="hybridMultilevel"/>
    <w:tmpl w:val="CAA847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EA0506"/>
    <w:multiLevelType w:val="hybridMultilevel"/>
    <w:tmpl w:val="F10C0B9C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15A4446"/>
    <w:multiLevelType w:val="hybridMultilevel"/>
    <w:tmpl w:val="045A4E1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23C02644"/>
    <w:multiLevelType w:val="hybridMultilevel"/>
    <w:tmpl w:val="94480390"/>
    <w:lvl w:ilvl="0" w:tplc="2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25CB1572"/>
    <w:multiLevelType w:val="hybridMultilevel"/>
    <w:tmpl w:val="EABCE646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A0A7D75"/>
    <w:multiLevelType w:val="hybridMultilevel"/>
    <w:tmpl w:val="E30E4B40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EC7367B"/>
    <w:multiLevelType w:val="hybridMultilevel"/>
    <w:tmpl w:val="73A648A4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F9347DB"/>
    <w:multiLevelType w:val="hybridMultilevel"/>
    <w:tmpl w:val="DBBA2B88"/>
    <w:lvl w:ilvl="0" w:tplc="0409000F">
      <w:start w:val="1"/>
      <w:numFmt w:val="decimal"/>
      <w:lvlText w:val="%1."/>
      <w:lvlJc w:val="left"/>
      <w:pPr>
        <w:ind w:left="502" w:hanging="360"/>
      </w:p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4" w15:restartNumberingAfterBreak="0">
    <w:nsid w:val="35AE15D7"/>
    <w:multiLevelType w:val="hybridMultilevel"/>
    <w:tmpl w:val="0A247A5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2603208"/>
    <w:multiLevelType w:val="hybridMultilevel"/>
    <w:tmpl w:val="3112CFDA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6FE3141"/>
    <w:multiLevelType w:val="hybridMultilevel"/>
    <w:tmpl w:val="9EBE8B30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A804BA3"/>
    <w:multiLevelType w:val="hybridMultilevel"/>
    <w:tmpl w:val="D16824E4"/>
    <w:lvl w:ilvl="0" w:tplc="2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50B0372F"/>
    <w:multiLevelType w:val="hybridMultilevel"/>
    <w:tmpl w:val="43FEE24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52E305FD"/>
    <w:multiLevelType w:val="hybridMultilevel"/>
    <w:tmpl w:val="E3BC35A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9AA0DA7"/>
    <w:multiLevelType w:val="hybridMultilevel"/>
    <w:tmpl w:val="EDFED11A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B423924"/>
    <w:multiLevelType w:val="hybridMultilevel"/>
    <w:tmpl w:val="931C4300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8276D93"/>
    <w:multiLevelType w:val="hybridMultilevel"/>
    <w:tmpl w:val="04D6BF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9873F03"/>
    <w:multiLevelType w:val="hybridMultilevel"/>
    <w:tmpl w:val="73F636D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C513047"/>
    <w:multiLevelType w:val="hybridMultilevel"/>
    <w:tmpl w:val="B66275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9963981"/>
    <w:multiLevelType w:val="hybridMultilevel"/>
    <w:tmpl w:val="02CCCA1E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AE97DEC"/>
    <w:multiLevelType w:val="hybridMultilevel"/>
    <w:tmpl w:val="492CB452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20"/>
  </w:num>
  <w:num w:numId="3">
    <w:abstractNumId w:val="7"/>
  </w:num>
  <w:num w:numId="4">
    <w:abstractNumId w:val="26"/>
  </w:num>
  <w:num w:numId="5">
    <w:abstractNumId w:val="10"/>
  </w:num>
  <w:num w:numId="6">
    <w:abstractNumId w:val="25"/>
  </w:num>
  <w:num w:numId="7">
    <w:abstractNumId w:val="12"/>
  </w:num>
  <w:num w:numId="8">
    <w:abstractNumId w:val="3"/>
  </w:num>
  <w:num w:numId="9">
    <w:abstractNumId w:val="2"/>
  </w:num>
  <w:num w:numId="10">
    <w:abstractNumId w:val="9"/>
  </w:num>
  <w:num w:numId="11">
    <w:abstractNumId w:val="17"/>
  </w:num>
  <w:num w:numId="12">
    <w:abstractNumId w:val="1"/>
  </w:num>
  <w:num w:numId="13">
    <w:abstractNumId w:val="11"/>
  </w:num>
  <w:num w:numId="14">
    <w:abstractNumId w:val="4"/>
  </w:num>
  <w:num w:numId="15">
    <w:abstractNumId w:val="16"/>
  </w:num>
  <w:num w:numId="16">
    <w:abstractNumId w:val="15"/>
  </w:num>
  <w:num w:numId="17">
    <w:abstractNumId w:val="6"/>
  </w:num>
  <w:num w:numId="18">
    <w:abstractNumId w:val="23"/>
  </w:num>
  <w:num w:numId="19">
    <w:abstractNumId w:val="8"/>
  </w:num>
  <w:num w:numId="20">
    <w:abstractNumId w:val="13"/>
  </w:num>
  <w:num w:numId="21">
    <w:abstractNumId w:val="19"/>
  </w:num>
  <w:num w:numId="22">
    <w:abstractNumId w:val="24"/>
  </w:num>
  <w:num w:numId="23">
    <w:abstractNumId w:val="5"/>
  </w:num>
  <w:num w:numId="24">
    <w:abstractNumId w:val="0"/>
  </w:num>
  <w:num w:numId="25">
    <w:abstractNumId w:val="22"/>
  </w:num>
  <w:num w:numId="26">
    <w:abstractNumId w:val="18"/>
  </w:num>
  <w:num w:numId="27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8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rawingGridHorizontalSpacing w:val="187"/>
  <w:drawingGridVerticalSpacing w:val="187"/>
  <w:doNotUseMarginsForDrawingGridOrigin/>
  <w:drawingGridHorizontalOrigin w:val="1699"/>
  <w:drawingGridVerticalOrigin w:val="1987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92245"/>
    <w:rsid w:val="00000FC1"/>
    <w:rsid w:val="000022C7"/>
    <w:rsid w:val="000074A8"/>
    <w:rsid w:val="00010ED6"/>
    <w:rsid w:val="00011A66"/>
    <w:rsid w:val="00012CD5"/>
    <w:rsid w:val="000173C2"/>
    <w:rsid w:val="00024BD8"/>
    <w:rsid w:val="0002783B"/>
    <w:rsid w:val="000278A8"/>
    <w:rsid w:val="0003405A"/>
    <w:rsid w:val="00037684"/>
    <w:rsid w:val="000405AF"/>
    <w:rsid w:val="00040CE7"/>
    <w:rsid w:val="00043711"/>
    <w:rsid w:val="00050270"/>
    <w:rsid w:val="00050E8C"/>
    <w:rsid w:val="0005416D"/>
    <w:rsid w:val="00054AAD"/>
    <w:rsid w:val="00057D3F"/>
    <w:rsid w:val="000604FF"/>
    <w:rsid w:val="0006119D"/>
    <w:rsid w:val="000619EB"/>
    <w:rsid w:val="00066FDA"/>
    <w:rsid w:val="0007083A"/>
    <w:rsid w:val="00072748"/>
    <w:rsid w:val="00076C42"/>
    <w:rsid w:val="00083DEA"/>
    <w:rsid w:val="00086DD7"/>
    <w:rsid w:val="00090A3D"/>
    <w:rsid w:val="0009297B"/>
    <w:rsid w:val="000944E3"/>
    <w:rsid w:val="000976F0"/>
    <w:rsid w:val="000A019B"/>
    <w:rsid w:val="000A4A11"/>
    <w:rsid w:val="000A516F"/>
    <w:rsid w:val="000A568C"/>
    <w:rsid w:val="000A5C4E"/>
    <w:rsid w:val="000B1822"/>
    <w:rsid w:val="000B533A"/>
    <w:rsid w:val="000B5C17"/>
    <w:rsid w:val="000B5CE6"/>
    <w:rsid w:val="000C057E"/>
    <w:rsid w:val="000C1785"/>
    <w:rsid w:val="000C1C78"/>
    <w:rsid w:val="000C34CE"/>
    <w:rsid w:val="000C3B9E"/>
    <w:rsid w:val="000D4B71"/>
    <w:rsid w:val="000D632D"/>
    <w:rsid w:val="000E0842"/>
    <w:rsid w:val="000E351F"/>
    <w:rsid w:val="000E3A77"/>
    <w:rsid w:val="000E6BA8"/>
    <w:rsid w:val="000F043B"/>
    <w:rsid w:val="000F1BCE"/>
    <w:rsid w:val="000F1D1E"/>
    <w:rsid w:val="000F3BDF"/>
    <w:rsid w:val="000F60A2"/>
    <w:rsid w:val="000F6FE8"/>
    <w:rsid w:val="001003D9"/>
    <w:rsid w:val="001102C3"/>
    <w:rsid w:val="001152FD"/>
    <w:rsid w:val="00116937"/>
    <w:rsid w:val="0012141D"/>
    <w:rsid w:val="00127CC5"/>
    <w:rsid w:val="00133628"/>
    <w:rsid w:val="00133736"/>
    <w:rsid w:val="00133ADD"/>
    <w:rsid w:val="00134F38"/>
    <w:rsid w:val="001443ED"/>
    <w:rsid w:val="00154308"/>
    <w:rsid w:val="00165017"/>
    <w:rsid w:val="00167627"/>
    <w:rsid w:val="00172459"/>
    <w:rsid w:val="001734BC"/>
    <w:rsid w:val="00180376"/>
    <w:rsid w:val="00180B13"/>
    <w:rsid w:val="001866F0"/>
    <w:rsid w:val="001943C6"/>
    <w:rsid w:val="0019452A"/>
    <w:rsid w:val="00195D21"/>
    <w:rsid w:val="00195E62"/>
    <w:rsid w:val="001A5411"/>
    <w:rsid w:val="001A7E85"/>
    <w:rsid w:val="001B37EF"/>
    <w:rsid w:val="001B5DD9"/>
    <w:rsid w:val="001B62B1"/>
    <w:rsid w:val="001B78E2"/>
    <w:rsid w:val="001B7D2D"/>
    <w:rsid w:val="001C26D9"/>
    <w:rsid w:val="001C429E"/>
    <w:rsid w:val="001C42BC"/>
    <w:rsid w:val="001C43C3"/>
    <w:rsid w:val="001C6875"/>
    <w:rsid w:val="001D065A"/>
    <w:rsid w:val="001D14EA"/>
    <w:rsid w:val="001E0F74"/>
    <w:rsid w:val="001E2E34"/>
    <w:rsid w:val="001E5BD6"/>
    <w:rsid w:val="001E6AC0"/>
    <w:rsid w:val="001F002B"/>
    <w:rsid w:val="001F03BB"/>
    <w:rsid w:val="001F0B5E"/>
    <w:rsid w:val="001F4658"/>
    <w:rsid w:val="00202E0E"/>
    <w:rsid w:val="002036E9"/>
    <w:rsid w:val="002042F6"/>
    <w:rsid w:val="002106CF"/>
    <w:rsid w:val="00214BBB"/>
    <w:rsid w:val="0021584B"/>
    <w:rsid w:val="00215D31"/>
    <w:rsid w:val="00220027"/>
    <w:rsid w:val="0023026E"/>
    <w:rsid w:val="00230C61"/>
    <w:rsid w:val="00233E6B"/>
    <w:rsid w:val="002415D9"/>
    <w:rsid w:val="00252477"/>
    <w:rsid w:val="00252EBE"/>
    <w:rsid w:val="00254C1E"/>
    <w:rsid w:val="0025623F"/>
    <w:rsid w:val="002614D4"/>
    <w:rsid w:val="002641E2"/>
    <w:rsid w:val="00270391"/>
    <w:rsid w:val="00274967"/>
    <w:rsid w:val="00275393"/>
    <w:rsid w:val="00283D24"/>
    <w:rsid w:val="00285208"/>
    <w:rsid w:val="0028565A"/>
    <w:rsid w:val="00287041"/>
    <w:rsid w:val="00292EB8"/>
    <w:rsid w:val="00294EDA"/>
    <w:rsid w:val="002A166F"/>
    <w:rsid w:val="002A41D2"/>
    <w:rsid w:val="002A5121"/>
    <w:rsid w:val="002A6F1A"/>
    <w:rsid w:val="002A79B5"/>
    <w:rsid w:val="002B0CE1"/>
    <w:rsid w:val="002B0FC1"/>
    <w:rsid w:val="002B2760"/>
    <w:rsid w:val="002B39FF"/>
    <w:rsid w:val="002B5C1F"/>
    <w:rsid w:val="002B6EAA"/>
    <w:rsid w:val="002C2B80"/>
    <w:rsid w:val="002C3BD7"/>
    <w:rsid w:val="002C431A"/>
    <w:rsid w:val="002C4710"/>
    <w:rsid w:val="002C4E80"/>
    <w:rsid w:val="002C5A06"/>
    <w:rsid w:val="002C7E37"/>
    <w:rsid w:val="002D13F6"/>
    <w:rsid w:val="002E363F"/>
    <w:rsid w:val="002E472E"/>
    <w:rsid w:val="002F0104"/>
    <w:rsid w:val="002F0F0A"/>
    <w:rsid w:val="002F3A33"/>
    <w:rsid w:val="002F4585"/>
    <w:rsid w:val="002F4EDB"/>
    <w:rsid w:val="002F577E"/>
    <w:rsid w:val="003003D4"/>
    <w:rsid w:val="003020BA"/>
    <w:rsid w:val="003030A1"/>
    <w:rsid w:val="00303EB5"/>
    <w:rsid w:val="003044D8"/>
    <w:rsid w:val="00313349"/>
    <w:rsid w:val="00316FE0"/>
    <w:rsid w:val="00317AD2"/>
    <w:rsid w:val="00321B84"/>
    <w:rsid w:val="003309F1"/>
    <w:rsid w:val="00331075"/>
    <w:rsid w:val="0033212C"/>
    <w:rsid w:val="003327B9"/>
    <w:rsid w:val="00332968"/>
    <w:rsid w:val="0033527E"/>
    <w:rsid w:val="00336AD8"/>
    <w:rsid w:val="00343D8C"/>
    <w:rsid w:val="003450F5"/>
    <w:rsid w:val="00353731"/>
    <w:rsid w:val="00355F14"/>
    <w:rsid w:val="00360DDD"/>
    <w:rsid w:val="00366DBE"/>
    <w:rsid w:val="00372B68"/>
    <w:rsid w:val="00375A24"/>
    <w:rsid w:val="00376427"/>
    <w:rsid w:val="00377DCD"/>
    <w:rsid w:val="003800DB"/>
    <w:rsid w:val="00383043"/>
    <w:rsid w:val="0038677B"/>
    <w:rsid w:val="00393691"/>
    <w:rsid w:val="0039403C"/>
    <w:rsid w:val="00394ADD"/>
    <w:rsid w:val="00395775"/>
    <w:rsid w:val="00395C5D"/>
    <w:rsid w:val="003A072B"/>
    <w:rsid w:val="003A2AF4"/>
    <w:rsid w:val="003A5F59"/>
    <w:rsid w:val="003A67BF"/>
    <w:rsid w:val="003B3695"/>
    <w:rsid w:val="003B4584"/>
    <w:rsid w:val="003B6B14"/>
    <w:rsid w:val="003B726A"/>
    <w:rsid w:val="003C6E83"/>
    <w:rsid w:val="003C6F09"/>
    <w:rsid w:val="003C7CDD"/>
    <w:rsid w:val="003D3BBE"/>
    <w:rsid w:val="003D7981"/>
    <w:rsid w:val="003E58B8"/>
    <w:rsid w:val="003F1FD3"/>
    <w:rsid w:val="003F2A04"/>
    <w:rsid w:val="003F4B40"/>
    <w:rsid w:val="003F7D02"/>
    <w:rsid w:val="00400C8B"/>
    <w:rsid w:val="00406C0A"/>
    <w:rsid w:val="004101B5"/>
    <w:rsid w:val="00410D1C"/>
    <w:rsid w:val="0041228E"/>
    <w:rsid w:val="00416A9D"/>
    <w:rsid w:val="004223C7"/>
    <w:rsid w:val="00425647"/>
    <w:rsid w:val="00427E6B"/>
    <w:rsid w:val="00430033"/>
    <w:rsid w:val="004329C5"/>
    <w:rsid w:val="00432EB9"/>
    <w:rsid w:val="004374BD"/>
    <w:rsid w:val="00437F62"/>
    <w:rsid w:val="0044084C"/>
    <w:rsid w:val="004415A9"/>
    <w:rsid w:val="00445A01"/>
    <w:rsid w:val="00447873"/>
    <w:rsid w:val="00447EFE"/>
    <w:rsid w:val="00450F5B"/>
    <w:rsid w:val="004516B5"/>
    <w:rsid w:val="004528BD"/>
    <w:rsid w:val="004551D8"/>
    <w:rsid w:val="004565D0"/>
    <w:rsid w:val="00456626"/>
    <w:rsid w:val="00457BB5"/>
    <w:rsid w:val="004621EB"/>
    <w:rsid w:val="0046265B"/>
    <w:rsid w:val="004700CF"/>
    <w:rsid w:val="004701DB"/>
    <w:rsid w:val="0047037F"/>
    <w:rsid w:val="004876DB"/>
    <w:rsid w:val="00493BCC"/>
    <w:rsid w:val="00494B80"/>
    <w:rsid w:val="004A1BD3"/>
    <w:rsid w:val="004A30C9"/>
    <w:rsid w:val="004A35D3"/>
    <w:rsid w:val="004A58DF"/>
    <w:rsid w:val="004B3F81"/>
    <w:rsid w:val="004B6958"/>
    <w:rsid w:val="004B6EF9"/>
    <w:rsid w:val="004C1CCE"/>
    <w:rsid w:val="004C79EF"/>
    <w:rsid w:val="004D2422"/>
    <w:rsid w:val="004D7F7A"/>
    <w:rsid w:val="004E3046"/>
    <w:rsid w:val="004E41BA"/>
    <w:rsid w:val="004F2B18"/>
    <w:rsid w:val="00503ADC"/>
    <w:rsid w:val="005054CF"/>
    <w:rsid w:val="00513D54"/>
    <w:rsid w:val="00516893"/>
    <w:rsid w:val="00516FCC"/>
    <w:rsid w:val="005202B8"/>
    <w:rsid w:val="00521178"/>
    <w:rsid w:val="00523F8D"/>
    <w:rsid w:val="00525947"/>
    <w:rsid w:val="005272BA"/>
    <w:rsid w:val="00527A7B"/>
    <w:rsid w:val="005303E4"/>
    <w:rsid w:val="0053100D"/>
    <w:rsid w:val="0054328F"/>
    <w:rsid w:val="00543706"/>
    <w:rsid w:val="00547635"/>
    <w:rsid w:val="00551267"/>
    <w:rsid w:val="00553C6C"/>
    <w:rsid w:val="00553CFA"/>
    <w:rsid w:val="005573A7"/>
    <w:rsid w:val="00560F9C"/>
    <w:rsid w:val="00562186"/>
    <w:rsid w:val="00562891"/>
    <w:rsid w:val="0056722A"/>
    <w:rsid w:val="00575EB9"/>
    <w:rsid w:val="00580DC7"/>
    <w:rsid w:val="00585FE8"/>
    <w:rsid w:val="00586008"/>
    <w:rsid w:val="00593308"/>
    <w:rsid w:val="005933B7"/>
    <w:rsid w:val="005941ED"/>
    <w:rsid w:val="00594F1D"/>
    <w:rsid w:val="0059555B"/>
    <w:rsid w:val="005A4A19"/>
    <w:rsid w:val="005A4F9A"/>
    <w:rsid w:val="005A6B2E"/>
    <w:rsid w:val="005B2036"/>
    <w:rsid w:val="005B557F"/>
    <w:rsid w:val="005B65B5"/>
    <w:rsid w:val="005C2D95"/>
    <w:rsid w:val="005C510E"/>
    <w:rsid w:val="005C67F5"/>
    <w:rsid w:val="005D1CB3"/>
    <w:rsid w:val="005D20D9"/>
    <w:rsid w:val="005D31E0"/>
    <w:rsid w:val="005D342A"/>
    <w:rsid w:val="005D3EBA"/>
    <w:rsid w:val="005F34C6"/>
    <w:rsid w:val="005F5A37"/>
    <w:rsid w:val="00602494"/>
    <w:rsid w:val="0060582B"/>
    <w:rsid w:val="00607EE5"/>
    <w:rsid w:val="00614230"/>
    <w:rsid w:val="00617F56"/>
    <w:rsid w:val="00621D68"/>
    <w:rsid w:val="00622C91"/>
    <w:rsid w:val="006307DD"/>
    <w:rsid w:val="00640BA0"/>
    <w:rsid w:val="0064186D"/>
    <w:rsid w:val="00643A57"/>
    <w:rsid w:val="00645A4F"/>
    <w:rsid w:val="00650EE9"/>
    <w:rsid w:val="006516AE"/>
    <w:rsid w:val="00654CA1"/>
    <w:rsid w:val="00660360"/>
    <w:rsid w:val="00664609"/>
    <w:rsid w:val="006656DA"/>
    <w:rsid w:val="00665A69"/>
    <w:rsid w:val="00673679"/>
    <w:rsid w:val="00676C32"/>
    <w:rsid w:val="006827CA"/>
    <w:rsid w:val="00685D4C"/>
    <w:rsid w:val="00685FB3"/>
    <w:rsid w:val="00691561"/>
    <w:rsid w:val="00691716"/>
    <w:rsid w:val="006A467D"/>
    <w:rsid w:val="006B1EC8"/>
    <w:rsid w:val="006C023D"/>
    <w:rsid w:val="006C0DC9"/>
    <w:rsid w:val="006C10CC"/>
    <w:rsid w:val="006C2C24"/>
    <w:rsid w:val="006C53D8"/>
    <w:rsid w:val="006C620F"/>
    <w:rsid w:val="006C6F26"/>
    <w:rsid w:val="006D3F09"/>
    <w:rsid w:val="006D5D2A"/>
    <w:rsid w:val="006E1351"/>
    <w:rsid w:val="006E1C0F"/>
    <w:rsid w:val="006E2CE1"/>
    <w:rsid w:val="006E3488"/>
    <w:rsid w:val="006F10FE"/>
    <w:rsid w:val="006F4C2F"/>
    <w:rsid w:val="006F5922"/>
    <w:rsid w:val="006F5BEA"/>
    <w:rsid w:val="006F64D6"/>
    <w:rsid w:val="007017A1"/>
    <w:rsid w:val="00701D03"/>
    <w:rsid w:val="007105E7"/>
    <w:rsid w:val="00713308"/>
    <w:rsid w:val="00720D7C"/>
    <w:rsid w:val="007210E3"/>
    <w:rsid w:val="00722FBD"/>
    <w:rsid w:val="0072331D"/>
    <w:rsid w:val="007237AB"/>
    <w:rsid w:val="00725E77"/>
    <w:rsid w:val="0073105E"/>
    <w:rsid w:val="0073215B"/>
    <w:rsid w:val="00734424"/>
    <w:rsid w:val="007354BD"/>
    <w:rsid w:val="00741F8D"/>
    <w:rsid w:val="00744105"/>
    <w:rsid w:val="007446AB"/>
    <w:rsid w:val="00744982"/>
    <w:rsid w:val="00746F4F"/>
    <w:rsid w:val="00747B29"/>
    <w:rsid w:val="00751F72"/>
    <w:rsid w:val="00756033"/>
    <w:rsid w:val="0076545F"/>
    <w:rsid w:val="007659FF"/>
    <w:rsid w:val="00770330"/>
    <w:rsid w:val="00770D5A"/>
    <w:rsid w:val="007739E5"/>
    <w:rsid w:val="00781825"/>
    <w:rsid w:val="0078290F"/>
    <w:rsid w:val="007926A5"/>
    <w:rsid w:val="00792880"/>
    <w:rsid w:val="007962EE"/>
    <w:rsid w:val="00796C5A"/>
    <w:rsid w:val="007A0C60"/>
    <w:rsid w:val="007A284A"/>
    <w:rsid w:val="007A53DF"/>
    <w:rsid w:val="007A7904"/>
    <w:rsid w:val="007B2AEF"/>
    <w:rsid w:val="007B706F"/>
    <w:rsid w:val="007C25B7"/>
    <w:rsid w:val="007C492E"/>
    <w:rsid w:val="007D2B5A"/>
    <w:rsid w:val="007E4BC7"/>
    <w:rsid w:val="007F2187"/>
    <w:rsid w:val="007F2B45"/>
    <w:rsid w:val="007F7DD9"/>
    <w:rsid w:val="00811C57"/>
    <w:rsid w:val="008124E8"/>
    <w:rsid w:val="00813595"/>
    <w:rsid w:val="00817B25"/>
    <w:rsid w:val="0082075E"/>
    <w:rsid w:val="00820A55"/>
    <w:rsid w:val="008320AC"/>
    <w:rsid w:val="00836762"/>
    <w:rsid w:val="008407C2"/>
    <w:rsid w:val="00843B47"/>
    <w:rsid w:val="00846040"/>
    <w:rsid w:val="00846264"/>
    <w:rsid w:val="008467D0"/>
    <w:rsid w:val="0084796D"/>
    <w:rsid w:val="008561F8"/>
    <w:rsid w:val="0085758E"/>
    <w:rsid w:val="00866241"/>
    <w:rsid w:val="00870ECD"/>
    <w:rsid w:val="00873A65"/>
    <w:rsid w:val="00884F72"/>
    <w:rsid w:val="008851A8"/>
    <w:rsid w:val="00892A5A"/>
    <w:rsid w:val="00894121"/>
    <w:rsid w:val="00897B2D"/>
    <w:rsid w:val="008A2880"/>
    <w:rsid w:val="008A66EE"/>
    <w:rsid w:val="008B02D5"/>
    <w:rsid w:val="008B03E5"/>
    <w:rsid w:val="008B2A4A"/>
    <w:rsid w:val="008C27AA"/>
    <w:rsid w:val="008C3C7B"/>
    <w:rsid w:val="008C5D6D"/>
    <w:rsid w:val="008D030A"/>
    <w:rsid w:val="008D4428"/>
    <w:rsid w:val="008E1824"/>
    <w:rsid w:val="008E1F33"/>
    <w:rsid w:val="008E7074"/>
    <w:rsid w:val="008F3BC0"/>
    <w:rsid w:val="008F77BB"/>
    <w:rsid w:val="00904BC1"/>
    <w:rsid w:val="00906685"/>
    <w:rsid w:val="00907CB7"/>
    <w:rsid w:val="009155E1"/>
    <w:rsid w:val="00916696"/>
    <w:rsid w:val="00922116"/>
    <w:rsid w:val="00926D88"/>
    <w:rsid w:val="0093144B"/>
    <w:rsid w:val="009319BA"/>
    <w:rsid w:val="009326B5"/>
    <w:rsid w:val="00933A7E"/>
    <w:rsid w:val="00945B8D"/>
    <w:rsid w:val="0095049F"/>
    <w:rsid w:val="00957999"/>
    <w:rsid w:val="00960855"/>
    <w:rsid w:val="0096162C"/>
    <w:rsid w:val="00963C84"/>
    <w:rsid w:val="00966A83"/>
    <w:rsid w:val="009820B3"/>
    <w:rsid w:val="00986C6A"/>
    <w:rsid w:val="00986DA6"/>
    <w:rsid w:val="009901C9"/>
    <w:rsid w:val="009907D6"/>
    <w:rsid w:val="00992579"/>
    <w:rsid w:val="00995958"/>
    <w:rsid w:val="009978C8"/>
    <w:rsid w:val="009A0AD5"/>
    <w:rsid w:val="009A0BF4"/>
    <w:rsid w:val="009A125C"/>
    <w:rsid w:val="009A7B1B"/>
    <w:rsid w:val="009B2B15"/>
    <w:rsid w:val="009C08D6"/>
    <w:rsid w:val="009C4B57"/>
    <w:rsid w:val="009C4FDA"/>
    <w:rsid w:val="009D4F8B"/>
    <w:rsid w:val="009D527D"/>
    <w:rsid w:val="009E5FEC"/>
    <w:rsid w:val="00A00F83"/>
    <w:rsid w:val="00A03CC9"/>
    <w:rsid w:val="00A04564"/>
    <w:rsid w:val="00A05966"/>
    <w:rsid w:val="00A145AF"/>
    <w:rsid w:val="00A14798"/>
    <w:rsid w:val="00A154BA"/>
    <w:rsid w:val="00A2462C"/>
    <w:rsid w:val="00A24B35"/>
    <w:rsid w:val="00A30B42"/>
    <w:rsid w:val="00A31878"/>
    <w:rsid w:val="00A33621"/>
    <w:rsid w:val="00A36ABF"/>
    <w:rsid w:val="00A36FB4"/>
    <w:rsid w:val="00A37F97"/>
    <w:rsid w:val="00A41838"/>
    <w:rsid w:val="00A42F03"/>
    <w:rsid w:val="00A460E0"/>
    <w:rsid w:val="00A46AFF"/>
    <w:rsid w:val="00A47047"/>
    <w:rsid w:val="00A478E6"/>
    <w:rsid w:val="00A47D88"/>
    <w:rsid w:val="00A63375"/>
    <w:rsid w:val="00A64FB0"/>
    <w:rsid w:val="00A717D4"/>
    <w:rsid w:val="00A91413"/>
    <w:rsid w:val="00A92C2A"/>
    <w:rsid w:val="00A97221"/>
    <w:rsid w:val="00AA2AF1"/>
    <w:rsid w:val="00AA4746"/>
    <w:rsid w:val="00AA49D9"/>
    <w:rsid w:val="00AB0354"/>
    <w:rsid w:val="00AB15C4"/>
    <w:rsid w:val="00AB6F04"/>
    <w:rsid w:val="00AB79CA"/>
    <w:rsid w:val="00AB7A6F"/>
    <w:rsid w:val="00AC023A"/>
    <w:rsid w:val="00AC13CD"/>
    <w:rsid w:val="00AC2089"/>
    <w:rsid w:val="00AC25BA"/>
    <w:rsid w:val="00AC2E08"/>
    <w:rsid w:val="00AC3303"/>
    <w:rsid w:val="00AC4014"/>
    <w:rsid w:val="00AC4DD0"/>
    <w:rsid w:val="00AD0E03"/>
    <w:rsid w:val="00AD61AF"/>
    <w:rsid w:val="00AE5D57"/>
    <w:rsid w:val="00AF06D6"/>
    <w:rsid w:val="00AF5348"/>
    <w:rsid w:val="00AF5449"/>
    <w:rsid w:val="00B01332"/>
    <w:rsid w:val="00B06B7B"/>
    <w:rsid w:val="00B0773E"/>
    <w:rsid w:val="00B11275"/>
    <w:rsid w:val="00B11550"/>
    <w:rsid w:val="00B14CC8"/>
    <w:rsid w:val="00B16F35"/>
    <w:rsid w:val="00B22251"/>
    <w:rsid w:val="00B224F6"/>
    <w:rsid w:val="00B234BF"/>
    <w:rsid w:val="00B30A41"/>
    <w:rsid w:val="00B3382E"/>
    <w:rsid w:val="00B357DB"/>
    <w:rsid w:val="00B37380"/>
    <w:rsid w:val="00B43057"/>
    <w:rsid w:val="00B45052"/>
    <w:rsid w:val="00B4740F"/>
    <w:rsid w:val="00B502A4"/>
    <w:rsid w:val="00B51FD5"/>
    <w:rsid w:val="00B52C63"/>
    <w:rsid w:val="00B53A1E"/>
    <w:rsid w:val="00B5419D"/>
    <w:rsid w:val="00B55900"/>
    <w:rsid w:val="00B5732A"/>
    <w:rsid w:val="00B659AE"/>
    <w:rsid w:val="00B6712E"/>
    <w:rsid w:val="00B67EC9"/>
    <w:rsid w:val="00B7005B"/>
    <w:rsid w:val="00B754E6"/>
    <w:rsid w:val="00B81577"/>
    <w:rsid w:val="00B9300C"/>
    <w:rsid w:val="00B95FDC"/>
    <w:rsid w:val="00BA6EC7"/>
    <w:rsid w:val="00BA7E80"/>
    <w:rsid w:val="00BB17BD"/>
    <w:rsid w:val="00BB6A73"/>
    <w:rsid w:val="00BD752C"/>
    <w:rsid w:val="00BE007A"/>
    <w:rsid w:val="00BE01B4"/>
    <w:rsid w:val="00BE2699"/>
    <w:rsid w:val="00BE583D"/>
    <w:rsid w:val="00BF0079"/>
    <w:rsid w:val="00BF3642"/>
    <w:rsid w:val="00C029B5"/>
    <w:rsid w:val="00C10653"/>
    <w:rsid w:val="00C1100D"/>
    <w:rsid w:val="00C124A3"/>
    <w:rsid w:val="00C3391A"/>
    <w:rsid w:val="00C37206"/>
    <w:rsid w:val="00C41695"/>
    <w:rsid w:val="00C437F4"/>
    <w:rsid w:val="00C4432D"/>
    <w:rsid w:val="00C46821"/>
    <w:rsid w:val="00C56F55"/>
    <w:rsid w:val="00C571FB"/>
    <w:rsid w:val="00C62C64"/>
    <w:rsid w:val="00C63390"/>
    <w:rsid w:val="00C67272"/>
    <w:rsid w:val="00C74040"/>
    <w:rsid w:val="00C80AF5"/>
    <w:rsid w:val="00C84A1C"/>
    <w:rsid w:val="00C85930"/>
    <w:rsid w:val="00C90D56"/>
    <w:rsid w:val="00C910AB"/>
    <w:rsid w:val="00C955E5"/>
    <w:rsid w:val="00C96511"/>
    <w:rsid w:val="00CA1E35"/>
    <w:rsid w:val="00CA4B05"/>
    <w:rsid w:val="00CB5A6C"/>
    <w:rsid w:val="00CB77C3"/>
    <w:rsid w:val="00CB7D1B"/>
    <w:rsid w:val="00CC26CF"/>
    <w:rsid w:val="00CC6801"/>
    <w:rsid w:val="00CD280E"/>
    <w:rsid w:val="00CD76BC"/>
    <w:rsid w:val="00CE048B"/>
    <w:rsid w:val="00CE3E0D"/>
    <w:rsid w:val="00CE7081"/>
    <w:rsid w:val="00CF0D6D"/>
    <w:rsid w:val="00CF7328"/>
    <w:rsid w:val="00D0183C"/>
    <w:rsid w:val="00D03460"/>
    <w:rsid w:val="00D07658"/>
    <w:rsid w:val="00D1209B"/>
    <w:rsid w:val="00D24F48"/>
    <w:rsid w:val="00D26611"/>
    <w:rsid w:val="00D26E5C"/>
    <w:rsid w:val="00D26F85"/>
    <w:rsid w:val="00D424AA"/>
    <w:rsid w:val="00D51E61"/>
    <w:rsid w:val="00D523F4"/>
    <w:rsid w:val="00D54ECF"/>
    <w:rsid w:val="00D633E6"/>
    <w:rsid w:val="00D634FF"/>
    <w:rsid w:val="00D7089F"/>
    <w:rsid w:val="00D71090"/>
    <w:rsid w:val="00D715B2"/>
    <w:rsid w:val="00D72C5F"/>
    <w:rsid w:val="00D73786"/>
    <w:rsid w:val="00D82574"/>
    <w:rsid w:val="00D82BF8"/>
    <w:rsid w:val="00D86594"/>
    <w:rsid w:val="00D869DF"/>
    <w:rsid w:val="00D90D28"/>
    <w:rsid w:val="00D91663"/>
    <w:rsid w:val="00D951DF"/>
    <w:rsid w:val="00D97073"/>
    <w:rsid w:val="00DA015F"/>
    <w:rsid w:val="00DA09DC"/>
    <w:rsid w:val="00DA0B95"/>
    <w:rsid w:val="00DA5156"/>
    <w:rsid w:val="00DA5E3F"/>
    <w:rsid w:val="00DA7D44"/>
    <w:rsid w:val="00DB1DE1"/>
    <w:rsid w:val="00DB4A3A"/>
    <w:rsid w:val="00DB7ACD"/>
    <w:rsid w:val="00DD374E"/>
    <w:rsid w:val="00DD3D93"/>
    <w:rsid w:val="00DD450A"/>
    <w:rsid w:val="00DD6729"/>
    <w:rsid w:val="00DE12ED"/>
    <w:rsid w:val="00DE20CE"/>
    <w:rsid w:val="00DE3B78"/>
    <w:rsid w:val="00DE588E"/>
    <w:rsid w:val="00DE683F"/>
    <w:rsid w:val="00DE76D9"/>
    <w:rsid w:val="00DF1078"/>
    <w:rsid w:val="00DF42DF"/>
    <w:rsid w:val="00E012FB"/>
    <w:rsid w:val="00E03671"/>
    <w:rsid w:val="00E0488E"/>
    <w:rsid w:val="00E108C0"/>
    <w:rsid w:val="00E127CA"/>
    <w:rsid w:val="00E1418B"/>
    <w:rsid w:val="00E248C1"/>
    <w:rsid w:val="00E26887"/>
    <w:rsid w:val="00E37AFD"/>
    <w:rsid w:val="00E401BD"/>
    <w:rsid w:val="00E45A74"/>
    <w:rsid w:val="00E52B35"/>
    <w:rsid w:val="00E536A3"/>
    <w:rsid w:val="00E540B9"/>
    <w:rsid w:val="00E6128D"/>
    <w:rsid w:val="00E72262"/>
    <w:rsid w:val="00E7792F"/>
    <w:rsid w:val="00E8114C"/>
    <w:rsid w:val="00E874F8"/>
    <w:rsid w:val="00E914DD"/>
    <w:rsid w:val="00E91E6B"/>
    <w:rsid w:val="00E92764"/>
    <w:rsid w:val="00E92CF3"/>
    <w:rsid w:val="00E93293"/>
    <w:rsid w:val="00E9520F"/>
    <w:rsid w:val="00E95CC5"/>
    <w:rsid w:val="00E9758C"/>
    <w:rsid w:val="00E97CB7"/>
    <w:rsid w:val="00EA1001"/>
    <w:rsid w:val="00EB005C"/>
    <w:rsid w:val="00EB314E"/>
    <w:rsid w:val="00EC55FC"/>
    <w:rsid w:val="00ED02B3"/>
    <w:rsid w:val="00ED0372"/>
    <w:rsid w:val="00ED08EF"/>
    <w:rsid w:val="00ED217D"/>
    <w:rsid w:val="00ED51AA"/>
    <w:rsid w:val="00ED52D4"/>
    <w:rsid w:val="00ED5BAF"/>
    <w:rsid w:val="00EE11AC"/>
    <w:rsid w:val="00EE2864"/>
    <w:rsid w:val="00EE2AEE"/>
    <w:rsid w:val="00EE56D5"/>
    <w:rsid w:val="00F01712"/>
    <w:rsid w:val="00F04114"/>
    <w:rsid w:val="00F058D1"/>
    <w:rsid w:val="00F1228F"/>
    <w:rsid w:val="00F363B4"/>
    <w:rsid w:val="00F364E0"/>
    <w:rsid w:val="00F3731A"/>
    <w:rsid w:val="00F40817"/>
    <w:rsid w:val="00F408C7"/>
    <w:rsid w:val="00F41DB2"/>
    <w:rsid w:val="00F51012"/>
    <w:rsid w:val="00F51143"/>
    <w:rsid w:val="00F559DC"/>
    <w:rsid w:val="00F608C9"/>
    <w:rsid w:val="00F60F9E"/>
    <w:rsid w:val="00F61931"/>
    <w:rsid w:val="00F61E3E"/>
    <w:rsid w:val="00F70E01"/>
    <w:rsid w:val="00F70F6E"/>
    <w:rsid w:val="00F8382C"/>
    <w:rsid w:val="00F865EF"/>
    <w:rsid w:val="00F86794"/>
    <w:rsid w:val="00F91138"/>
    <w:rsid w:val="00F92245"/>
    <w:rsid w:val="00F948AB"/>
    <w:rsid w:val="00F9752C"/>
    <w:rsid w:val="00FA0583"/>
    <w:rsid w:val="00FA19E3"/>
    <w:rsid w:val="00FA62C0"/>
    <w:rsid w:val="00FB013E"/>
    <w:rsid w:val="00FB1FC2"/>
    <w:rsid w:val="00FB2E18"/>
    <w:rsid w:val="00FC082B"/>
    <w:rsid w:val="00FC2262"/>
    <w:rsid w:val="00FC7147"/>
    <w:rsid w:val="00FD0416"/>
    <w:rsid w:val="00FD4041"/>
    <w:rsid w:val="00FD4C74"/>
    <w:rsid w:val="00FD6E12"/>
    <w:rsid w:val="00FD7B80"/>
    <w:rsid w:val="00FE184E"/>
    <w:rsid w:val="00FE6087"/>
    <w:rsid w:val="00FF02FE"/>
    <w:rsid w:val="00FF2F89"/>
    <w:rsid w:val="00FF389B"/>
    <w:rsid w:val="00FF507C"/>
    <w:rsid w:val="00FF7A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26647316"/>
  <w15:docId w15:val="{DEEA3925-95CB-4ED1-A292-D5E366D7D3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s-CO" w:eastAsia="es-CO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C26D9"/>
    <w:rPr>
      <w:rFonts w:ascii="Tahoma" w:hAnsi="Tahoma" w:cs="Tahoma"/>
      <w:spacing w:val="4"/>
      <w:sz w:val="16"/>
      <w:szCs w:val="16"/>
      <w:lang w:val="en-GB" w:eastAsia="en-US" w:bidi="ne-IN"/>
    </w:rPr>
  </w:style>
  <w:style w:type="paragraph" w:styleId="Heading1">
    <w:name w:val="heading 1"/>
    <w:basedOn w:val="Normal"/>
    <w:next w:val="Normal"/>
    <w:qFormat/>
    <w:rsid w:val="0041228E"/>
    <w:pPr>
      <w:outlineLvl w:val="0"/>
    </w:pPr>
    <w:rPr>
      <w:sz w:val="40"/>
      <w:szCs w:val="40"/>
    </w:rPr>
  </w:style>
  <w:style w:type="paragraph" w:styleId="Heading2">
    <w:name w:val="heading 2"/>
    <w:basedOn w:val="Heading1"/>
    <w:next w:val="Normal"/>
    <w:qFormat/>
    <w:rsid w:val="0041228E"/>
    <w:pPr>
      <w:outlineLvl w:val="1"/>
    </w:pPr>
    <w:rPr>
      <w:sz w:val="24"/>
      <w:szCs w:val="24"/>
    </w:rPr>
  </w:style>
  <w:style w:type="paragraph" w:styleId="Heading3">
    <w:name w:val="heading 3"/>
    <w:basedOn w:val="Heading1"/>
    <w:next w:val="Normal"/>
    <w:qFormat/>
    <w:rsid w:val="0041228E"/>
    <w:pPr>
      <w:outlineLvl w:val="2"/>
    </w:pPr>
    <w:rPr>
      <w:caps/>
      <w:color w:val="999999"/>
      <w:sz w:val="32"/>
      <w:szCs w:val="32"/>
    </w:rPr>
  </w:style>
  <w:style w:type="paragraph" w:styleId="Heading4">
    <w:name w:val="heading 4"/>
    <w:basedOn w:val="Normal"/>
    <w:next w:val="Normal"/>
    <w:qFormat/>
    <w:rsid w:val="0041228E"/>
    <w:pPr>
      <w:framePr w:hSpace="187" w:wrap="around" w:vAnchor="page" w:hAnchor="page" w:xAlign="center" w:y="1441"/>
      <w:outlineLvl w:val="3"/>
    </w:pPr>
    <w:rPr>
      <w:caps/>
    </w:rPr>
  </w:style>
  <w:style w:type="paragraph" w:styleId="Heading5">
    <w:name w:val="heading 5"/>
    <w:basedOn w:val="Normal"/>
    <w:next w:val="Normal"/>
    <w:qFormat/>
    <w:rsid w:val="0041228E"/>
    <w:pPr>
      <w:jc w:val="right"/>
      <w:outlineLvl w:val="4"/>
    </w:pPr>
    <w:rPr>
      <w:cap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41228E"/>
    <w:rPr>
      <w:rFonts w:cs="Times New Roman"/>
    </w:rPr>
  </w:style>
  <w:style w:type="paragraph" w:customStyle="1" w:styleId="Encabezadoenmaysculas">
    <w:name w:val="Encabezado en mayúsculas"/>
    <w:basedOn w:val="Normal"/>
    <w:rsid w:val="0041228E"/>
    <w:rPr>
      <w:b/>
      <w:caps/>
      <w:color w:val="808080"/>
      <w:sz w:val="14"/>
      <w:szCs w:val="14"/>
      <w:lang w:val="en-US" w:bidi="en-US"/>
    </w:rPr>
  </w:style>
  <w:style w:type="table" w:customStyle="1" w:styleId="Tablanormal1">
    <w:name w:val="Tabla normal1"/>
    <w:semiHidden/>
    <w:rsid w:val="0041228E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">
    <w:name w:val="Table Grid"/>
    <w:basedOn w:val="TableNormal"/>
    <w:rsid w:val="000E351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rsid w:val="000E351F"/>
    <w:pPr>
      <w:tabs>
        <w:tab w:val="center" w:pos="4252"/>
        <w:tab w:val="right" w:pos="8504"/>
      </w:tabs>
    </w:pPr>
  </w:style>
  <w:style w:type="paragraph" w:styleId="Footer">
    <w:name w:val="footer"/>
    <w:basedOn w:val="Normal"/>
    <w:rsid w:val="000E351F"/>
    <w:pPr>
      <w:tabs>
        <w:tab w:val="center" w:pos="4252"/>
        <w:tab w:val="right" w:pos="8504"/>
      </w:tabs>
    </w:pPr>
  </w:style>
  <w:style w:type="paragraph" w:styleId="ListParagraph">
    <w:name w:val="List Paragraph"/>
    <w:basedOn w:val="Normal"/>
    <w:uiPriority w:val="34"/>
    <w:qFormat/>
    <w:rsid w:val="006307DD"/>
    <w:pPr>
      <w:ind w:left="720"/>
      <w:contextualSpacing/>
    </w:pPr>
    <w:rPr>
      <w:szCs w:val="14"/>
    </w:rPr>
  </w:style>
  <w:style w:type="character" w:customStyle="1" w:styleId="HeaderChar">
    <w:name w:val="Header Char"/>
    <w:basedOn w:val="DefaultParagraphFont"/>
    <w:link w:val="Header"/>
    <w:uiPriority w:val="99"/>
    <w:rsid w:val="004700CF"/>
    <w:rPr>
      <w:rFonts w:ascii="Tahoma" w:hAnsi="Tahoma" w:cs="Tahoma"/>
      <w:spacing w:val="4"/>
      <w:sz w:val="16"/>
      <w:szCs w:val="16"/>
      <w:lang w:val="en-GB" w:eastAsia="en-US" w:bidi="ne-IN"/>
    </w:rPr>
  </w:style>
  <w:style w:type="paragraph" w:styleId="PlainText">
    <w:name w:val="Plain Text"/>
    <w:basedOn w:val="Normal"/>
    <w:link w:val="PlainTextChar"/>
    <w:uiPriority w:val="99"/>
    <w:unhideWhenUsed/>
    <w:rsid w:val="002B5C1F"/>
    <w:rPr>
      <w:rFonts w:ascii="Consolas" w:eastAsiaTheme="minorEastAsia" w:hAnsi="Consolas" w:cs="Times New Roman"/>
      <w:spacing w:val="0"/>
      <w:sz w:val="21"/>
      <w:szCs w:val="21"/>
      <w:lang w:val="es-CO" w:eastAsia="es-CO" w:bidi="ar-SA"/>
    </w:rPr>
  </w:style>
  <w:style w:type="character" w:customStyle="1" w:styleId="PlainTextChar">
    <w:name w:val="Plain Text Char"/>
    <w:basedOn w:val="DefaultParagraphFont"/>
    <w:link w:val="PlainText"/>
    <w:uiPriority w:val="99"/>
    <w:rsid w:val="002B5C1F"/>
    <w:rPr>
      <w:rFonts w:ascii="Consolas" w:eastAsiaTheme="minorEastAsia" w:hAnsi="Consolas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3564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679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683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C:/DOCUME~1/alicgust/CONFIG~1/Temp/TCD4F.tmp/Actas%20de%20la%20reunio&#769;n.dot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A59CC43-8444-6B47-83D2-8248A76190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Actas de la reunión.dot</Template>
  <TotalTime>11</TotalTime>
  <Pages>2</Pages>
  <Words>25</Words>
  <Characters>147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TITULO DE LA REUNIÓN</vt:lpstr>
    </vt:vector>
  </TitlesOfParts>
  <Company>Microsoft Corporation</Company>
  <LinksUpToDate>false</LinksUpToDate>
  <CharactersWithSpaces>171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TITULO DE LA REUNIÓN</dc:title>
  <dc:creator>Suramericana de Seguros S.A.</dc:creator>
  <cp:lastModifiedBy>Microsoft Office User</cp:lastModifiedBy>
  <cp:revision>10</cp:revision>
  <cp:lastPrinted>2014-12-26T19:50:00Z</cp:lastPrinted>
  <dcterms:created xsi:type="dcterms:W3CDTF">2019-05-24T21:58:00Z</dcterms:created>
  <dcterms:modified xsi:type="dcterms:W3CDTF">2019-07-10T17:16:00Z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TC010184113082</vt:lpwstr>
  </property>
</Properties>
</file>